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8F6C5" w14:textId="0BC931DD" w:rsidR="00AA5CD9" w:rsidRPr="00AA5CD9" w:rsidRDefault="00AA5CD9" w:rsidP="00AA5CD9">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AA5CD9">
        <w:rPr>
          <w:rFonts w:ascii="Arial" w:eastAsia="Batang" w:hAnsi="Arial" w:cs="Arial"/>
          <w:b/>
          <w:bCs/>
          <w:sz w:val="28"/>
          <w:szCs w:val="24"/>
        </w:rPr>
        <w:t>3GPP TSG RAN WG1 #113</w:t>
      </w:r>
      <w:r w:rsidRPr="00AA5CD9">
        <w:rPr>
          <w:rFonts w:ascii="Arial" w:eastAsia="Batang" w:hAnsi="Arial" w:cs="Arial"/>
          <w:b/>
          <w:bCs/>
          <w:sz w:val="28"/>
          <w:szCs w:val="24"/>
        </w:rPr>
        <w:tab/>
      </w:r>
      <w:r w:rsidRPr="00AA5CD9">
        <w:rPr>
          <w:rFonts w:ascii="Arial" w:eastAsia="Batang" w:hAnsi="Arial" w:cs="Arial"/>
          <w:b/>
          <w:bCs/>
          <w:sz w:val="28"/>
          <w:szCs w:val="24"/>
        </w:rPr>
        <w:tab/>
      </w:r>
      <w:r>
        <w:rPr>
          <w:rFonts w:ascii="Arial" w:eastAsia="Batang" w:hAnsi="Arial" w:cs="Arial"/>
          <w:b/>
          <w:bCs/>
          <w:sz w:val="28"/>
          <w:szCs w:val="24"/>
        </w:rPr>
        <w:t xml:space="preserve">                                                  </w:t>
      </w:r>
      <w:r w:rsidR="00820AE3">
        <w:rPr>
          <w:rFonts w:ascii="Arial" w:eastAsia="Batang" w:hAnsi="Arial" w:cs="Arial"/>
          <w:b/>
          <w:bCs/>
          <w:sz w:val="28"/>
          <w:szCs w:val="24"/>
        </w:rPr>
        <w:t xml:space="preserve">  </w:t>
      </w:r>
      <w:r w:rsidR="00820AE3" w:rsidRPr="00820AE3">
        <w:rPr>
          <w:rFonts w:ascii="Arial" w:eastAsia="Batang" w:hAnsi="Arial" w:cs="Arial"/>
          <w:b/>
          <w:bCs/>
          <w:sz w:val="28"/>
          <w:szCs w:val="24"/>
        </w:rPr>
        <w:t>R1-2304823</w:t>
      </w:r>
    </w:p>
    <w:p w14:paraId="6D520B03" w14:textId="429FBD8E" w:rsidR="0024235B" w:rsidRPr="00A44DC8" w:rsidRDefault="00AA5CD9" w:rsidP="00AA5CD9">
      <w:pPr>
        <w:tabs>
          <w:tab w:val="left" w:pos="1701"/>
          <w:tab w:val="right" w:pos="9072"/>
          <w:tab w:val="right" w:pos="10206"/>
        </w:tabs>
        <w:rPr>
          <w:rFonts w:ascii="Arial" w:hAnsi="Arial"/>
          <w:b/>
          <w:sz w:val="18"/>
        </w:rPr>
      </w:pPr>
      <w:r w:rsidRPr="00AA5CD9">
        <w:rPr>
          <w:rFonts w:ascii="Arial" w:eastAsia="MS Mincho" w:hAnsi="Arial" w:cs="Arial"/>
          <w:b/>
          <w:bCs/>
          <w:sz w:val="28"/>
          <w:szCs w:val="24"/>
          <w:lang w:eastAsia="ja-JP"/>
        </w:rPr>
        <w:t>Incheon, Korea, May 22</w:t>
      </w:r>
      <w:r w:rsidRPr="00AA5CD9">
        <w:rPr>
          <w:rFonts w:ascii="Arial" w:eastAsia="MS Mincho" w:hAnsi="Arial" w:cs="Arial"/>
          <w:b/>
          <w:bCs/>
          <w:sz w:val="28"/>
          <w:szCs w:val="24"/>
          <w:vertAlign w:val="superscript"/>
          <w:lang w:eastAsia="ja-JP"/>
        </w:rPr>
        <w:t>nd</w:t>
      </w:r>
      <w:r w:rsidRPr="00AA5CD9">
        <w:rPr>
          <w:rFonts w:ascii="Arial" w:eastAsia="MS Mincho" w:hAnsi="Arial" w:cs="Arial"/>
          <w:b/>
          <w:bCs/>
          <w:sz w:val="28"/>
          <w:szCs w:val="24"/>
          <w:lang w:eastAsia="ja-JP"/>
        </w:rPr>
        <w:t xml:space="preserve"> – May 26</w:t>
      </w:r>
      <w:r w:rsidRPr="00AA5CD9">
        <w:rPr>
          <w:rFonts w:ascii="Arial" w:eastAsia="MS Mincho" w:hAnsi="Arial" w:cs="Arial"/>
          <w:b/>
          <w:bCs/>
          <w:sz w:val="28"/>
          <w:szCs w:val="24"/>
          <w:vertAlign w:val="superscript"/>
          <w:lang w:eastAsia="ja-JP"/>
        </w:rPr>
        <w:t>th</w:t>
      </w:r>
      <w:r w:rsidRPr="00AA5CD9">
        <w:rPr>
          <w:rFonts w:ascii="Arial" w:eastAsia="MS Mincho" w:hAnsi="Arial" w:cs="Arial"/>
          <w:b/>
          <w:bCs/>
          <w:sz w:val="28"/>
          <w:szCs w:val="24"/>
          <w:lang w:eastAsia="ja-JP"/>
        </w:rPr>
        <w:t>,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9E8C0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2B01">
        <w:rPr>
          <w:rFonts w:ascii="Arial" w:eastAsia="Malgun Gothic" w:hAnsi="Arial" w:cs="Arial"/>
          <w:b/>
          <w:sz w:val="24"/>
          <w:lang w:val="en-US" w:eastAsia="ko-KR"/>
        </w:rPr>
        <w:t>L1 Enhancements for Inter-cell Beam Management</w:t>
      </w:r>
    </w:p>
    <w:p w14:paraId="442797E2" w14:textId="59A1A90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C2250C">
        <w:rPr>
          <w:rFonts w:ascii="Arial" w:hAnsi="Arial" w:cs="Arial"/>
          <w:b/>
          <w:sz w:val="24"/>
          <w:lang w:val="en-US"/>
        </w:rPr>
        <w:t>0</w:t>
      </w:r>
      <w:r w:rsidR="00425DFD">
        <w:rPr>
          <w:rFonts w:ascii="Arial" w:hAnsi="Arial" w:cs="Arial"/>
          <w:b/>
          <w:sz w:val="24"/>
          <w:lang w:val="en-US"/>
        </w:rPr>
        <w:t>.</w:t>
      </w:r>
      <w:r w:rsidR="00492B01">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25B477E"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737426">
        <w:rPr>
          <w:rFonts w:eastAsiaTheme="minorHAnsi"/>
          <w:lang w:eastAsia="zh-CN"/>
        </w:rPr>
        <w:t xml:space="preserve">unified TCI framework based inter-cell beam management enhancements </w:t>
      </w:r>
      <w:r w:rsidR="00425DFD">
        <w:rPr>
          <w:rFonts w:eastAsiaTheme="minorHAnsi"/>
          <w:lang w:eastAsia="zh-CN"/>
        </w:rPr>
        <w:t xml:space="preserve">for Rel-18 </w:t>
      </w:r>
      <w:r w:rsidR="00CB29D7">
        <w:rPr>
          <w:rFonts w:eastAsiaTheme="minorHAnsi"/>
          <w:lang w:eastAsia="zh-CN"/>
        </w:rPr>
        <w:t>mobility enhancement</w:t>
      </w:r>
      <w:r w:rsidR="00425DFD">
        <w:rPr>
          <w:rFonts w:eastAsiaTheme="minorHAnsi"/>
          <w:lang w:eastAsia="zh-CN"/>
        </w:rPr>
        <w:t xml:space="preserve">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69455A">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547D63B2" w14:textId="77777777" w:rsidR="00B5785A" w:rsidRDefault="00B5785A" w:rsidP="00B5785A">
            <w:pPr>
              <w:numPr>
                <w:ilvl w:val="0"/>
                <w:numId w:val="21"/>
              </w:numPr>
              <w:overflowPunct/>
              <w:autoSpaceDE/>
              <w:autoSpaceDN/>
              <w:adjustRightInd/>
              <w:spacing w:before="0" w:after="0" w:line="240" w:lineRule="auto"/>
              <w:textAlignment w:val="auto"/>
              <w:rPr>
                <w:bCs/>
                <w:lang w:val="en-US"/>
              </w:rPr>
            </w:pPr>
            <w:r>
              <w:rPr>
                <w:bCs/>
              </w:rPr>
              <w:t>To specify mechanism and procedures of L1/L2 based inter-cell mobility for mobility latency reduction:</w:t>
            </w:r>
          </w:p>
          <w:p w14:paraId="1CFAA340"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L1/L2 signalling [RAN2, RAN1]</w:t>
            </w:r>
          </w:p>
          <w:p w14:paraId="56559FC5"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L1 enhancements for inter-cell beam management, including L1 measurement and reporting, and beam indication [RAN1, RAN2]</w:t>
            </w:r>
          </w:p>
          <w:p w14:paraId="459723CF" w14:textId="77777777" w:rsidR="00492919" w:rsidRPr="006E3FD1" w:rsidRDefault="00B5785A" w:rsidP="00492919">
            <w:pPr>
              <w:numPr>
                <w:ilvl w:val="1"/>
                <w:numId w:val="22"/>
              </w:numPr>
              <w:overflowPunct/>
              <w:autoSpaceDE/>
              <w:autoSpaceDN/>
              <w:adjustRightInd/>
              <w:spacing w:before="0" w:after="0" w:line="240" w:lineRule="auto"/>
              <w:ind w:left="1415" w:hanging="270"/>
              <w:textAlignment w:val="auto"/>
              <w:rPr>
                <w:bCs/>
                <w:iCs/>
              </w:rPr>
            </w:pPr>
            <w:r w:rsidRPr="006E3FD1">
              <w:rPr>
                <w:bCs/>
                <w:iCs/>
              </w:rPr>
              <w:t>Note 1: Early RAN2 involvement is necessary, including the possibility of further clarifying the interaction between this bullet with the previous bullet</w:t>
            </w:r>
          </w:p>
          <w:p w14:paraId="2915D5E5" w14:textId="77777777" w:rsidR="00492919" w:rsidRPr="006E3FD1" w:rsidRDefault="00B5785A" w:rsidP="00492919">
            <w:pPr>
              <w:numPr>
                <w:ilvl w:val="1"/>
                <w:numId w:val="22"/>
              </w:numPr>
              <w:overflowPunct/>
              <w:autoSpaceDE/>
              <w:autoSpaceDN/>
              <w:adjustRightInd/>
              <w:spacing w:before="0" w:after="0" w:line="240" w:lineRule="auto"/>
              <w:ind w:left="720" w:firstLine="425"/>
              <w:textAlignment w:val="auto"/>
              <w:rPr>
                <w:bCs/>
                <w:iCs/>
              </w:rPr>
            </w:pPr>
            <w:r w:rsidRPr="006E3FD1">
              <w:rPr>
                <w:bCs/>
                <w:iCs/>
              </w:rPr>
              <w:t>Note 2: FR2 specific enhancements are not precluded, if any.</w:t>
            </w:r>
          </w:p>
          <w:p w14:paraId="7CB6D158" w14:textId="5BB77BD1" w:rsidR="00B5785A" w:rsidRPr="006E3FD1" w:rsidRDefault="00B5785A" w:rsidP="00492919">
            <w:pPr>
              <w:numPr>
                <w:ilvl w:val="1"/>
                <w:numId w:val="22"/>
              </w:numPr>
              <w:overflowPunct/>
              <w:autoSpaceDE/>
              <w:autoSpaceDN/>
              <w:adjustRightInd/>
              <w:spacing w:before="0" w:after="0" w:line="240" w:lineRule="auto"/>
              <w:ind w:left="720" w:firstLine="425"/>
              <w:textAlignment w:val="auto"/>
              <w:rPr>
                <w:bCs/>
                <w:iCs/>
              </w:rPr>
            </w:pPr>
            <w:r w:rsidRPr="006E3FD1">
              <w:rPr>
                <w:bCs/>
                <w:iCs/>
              </w:rPr>
              <w:t>Note 3: The procedure of L1/L2 based inter-cell mobility are applicable to the following scenarios:</w:t>
            </w:r>
          </w:p>
          <w:p w14:paraId="0C8A15D5"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Standalone, CA and NR-DC case with serving cell change within one CG</w:t>
            </w:r>
          </w:p>
          <w:p w14:paraId="28743F68" w14:textId="77777777" w:rsidR="00B5785A" w:rsidRPr="006E3FD1" w:rsidRDefault="00B5785A" w:rsidP="00492919">
            <w:pPr>
              <w:numPr>
                <w:ilvl w:val="2"/>
                <w:numId w:val="23"/>
              </w:numPr>
              <w:overflowPunct/>
              <w:autoSpaceDE/>
              <w:autoSpaceDN/>
              <w:adjustRightInd/>
              <w:spacing w:before="0" w:after="0" w:line="240" w:lineRule="auto"/>
              <w:ind w:left="2045" w:hanging="177"/>
              <w:textAlignment w:val="auto"/>
              <w:rPr>
                <w:bCs/>
                <w:iCs/>
              </w:rPr>
            </w:pPr>
            <w:r w:rsidRPr="006E3FD1">
              <w:rPr>
                <w:bCs/>
                <w:iCs/>
              </w:rPr>
              <w:t>Intra-DU case and intra-CU inter-DU case (applicable for Standalone and CA: no new RAN interfaces are expected)</w:t>
            </w:r>
          </w:p>
          <w:p w14:paraId="0EB14702"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Both intra-frequency and inter-frequency</w:t>
            </w:r>
          </w:p>
          <w:p w14:paraId="41FDE37B"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Both FR1 and FR2</w:t>
            </w:r>
          </w:p>
          <w:p w14:paraId="440CB1A9"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Source and target cells may be synchronized or non-synchronized</w:t>
            </w:r>
          </w:p>
          <w:p w14:paraId="12AEE1A9" w14:textId="6B8D98BD" w:rsidR="00173CF4" w:rsidRPr="00887798" w:rsidRDefault="00173CF4" w:rsidP="008F52B9">
            <w:pPr>
              <w:spacing w:before="0" w:after="0"/>
              <w:rPr>
                <w:bCs/>
                <w:i/>
                <w:lang w:val="en-US"/>
              </w:rPr>
            </w:pPr>
          </w:p>
        </w:tc>
      </w:tr>
    </w:tbl>
    <w:p w14:paraId="2D642F8C" w14:textId="0ED2ABC9" w:rsidR="001E555E" w:rsidRDefault="001E555E" w:rsidP="001E555E">
      <w:pPr>
        <w:spacing w:after="0"/>
        <w:rPr>
          <w:rFonts w:eastAsia="Times New Roman"/>
          <w:szCs w:val="24"/>
        </w:rPr>
      </w:pPr>
      <w:bookmarkStart w:id="0" w:name="_Hlk47732020"/>
    </w:p>
    <w:p w14:paraId="43985024" w14:textId="0F4B8773" w:rsidR="00C54A3C" w:rsidRDefault="00C54A3C" w:rsidP="006830FF">
      <w:pPr>
        <w:pStyle w:val="Heading1"/>
        <w:spacing w:before="120" w:after="60"/>
        <w:jc w:val="both"/>
        <w:rPr>
          <w:rFonts w:cs="Arial"/>
          <w:sz w:val="32"/>
          <w:szCs w:val="18"/>
          <w:lang w:val="en-US"/>
        </w:rPr>
      </w:pPr>
      <w:r>
        <w:rPr>
          <w:rFonts w:cs="Arial"/>
          <w:sz w:val="32"/>
          <w:szCs w:val="18"/>
          <w:lang w:val="en-US"/>
        </w:rPr>
        <w:t>Discussion</w:t>
      </w:r>
    </w:p>
    <w:p w14:paraId="14F1AD47" w14:textId="0472CFBE" w:rsidR="006830FF" w:rsidRDefault="006B742F" w:rsidP="00C54A3C">
      <w:pPr>
        <w:pStyle w:val="Heading2"/>
        <w:rPr>
          <w:lang w:val="en-US"/>
        </w:rPr>
      </w:pPr>
      <w:r>
        <w:rPr>
          <w:lang w:val="en-US"/>
        </w:rPr>
        <w:t xml:space="preserve">L1/L2 based </w:t>
      </w:r>
      <w:r w:rsidR="00C423E9">
        <w:rPr>
          <w:lang w:val="en-US"/>
        </w:rPr>
        <w:t>mobility framework</w:t>
      </w:r>
    </w:p>
    <w:p w14:paraId="4314EDC0" w14:textId="49635736" w:rsidR="006830FF" w:rsidRDefault="006830FF" w:rsidP="001E555E">
      <w:pPr>
        <w:spacing w:after="0"/>
        <w:rPr>
          <w:rFonts w:eastAsia="Times New Roman"/>
          <w:szCs w:val="24"/>
        </w:rPr>
      </w:pPr>
    </w:p>
    <w:p w14:paraId="4E92A816" w14:textId="12E41D99" w:rsidR="00522D80" w:rsidRDefault="0097783D" w:rsidP="00D37279">
      <w:pPr>
        <w:spacing w:after="0"/>
        <w:jc w:val="both"/>
        <w:rPr>
          <w:rFonts w:eastAsia="Times New Roman"/>
          <w:szCs w:val="24"/>
        </w:rPr>
      </w:pPr>
      <w:r>
        <w:rPr>
          <w:rFonts w:eastAsia="Times New Roman"/>
          <w:szCs w:val="24"/>
        </w:rPr>
        <w:t xml:space="preserve">The goal of L1/L2 based mobility is to </w:t>
      </w:r>
      <w:r w:rsidR="000F7C3E">
        <w:rPr>
          <w:rFonts w:eastAsia="Times New Roman"/>
          <w:szCs w:val="24"/>
        </w:rPr>
        <w:t xml:space="preserve">allow a serving cell change based on </w:t>
      </w:r>
      <w:r w:rsidR="003F226C">
        <w:rPr>
          <w:rFonts w:eastAsia="Times New Roman"/>
          <w:szCs w:val="24"/>
        </w:rPr>
        <w:t xml:space="preserve">L1/L2 signalling without </w:t>
      </w:r>
      <w:r w:rsidR="001D7A17">
        <w:rPr>
          <w:rFonts w:eastAsia="Times New Roman"/>
          <w:szCs w:val="24"/>
        </w:rPr>
        <w:t xml:space="preserve">a trigger from </w:t>
      </w:r>
      <w:r w:rsidR="00A01292">
        <w:rPr>
          <w:rFonts w:eastAsia="Times New Roman"/>
          <w:szCs w:val="24"/>
        </w:rPr>
        <w:t>RRC</w:t>
      </w:r>
      <w:r w:rsidR="001C16F9">
        <w:rPr>
          <w:rFonts w:eastAsia="Times New Roman"/>
          <w:szCs w:val="24"/>
        </w:rPr>
        <w:t>-Reconfiguration</w:t>
      </w:r>
      <w:r w:rsidR="004C3F39">
        <w:rPr>
          <w:rFonts w:eastAsia="Times New Roman"/>
          <w:szCs w:val="24"/>
        </w:rPr>
        <w:t xml:space="preserve"> </w:t>
      </w:r>
      <w:r w:rsidR="00703BF6">
        <w:rPr>
          <w:rFonts w:eastAsia="Times New Roman"/>
          <w:szCs w:val="24"/>
        </w:rPr>
        <w:t xml:space="preserve">(reconfiguration with sync) </w:t>
      </w:r>
      <w:r w:rsidR="001D7A17">
        <w:rPr>
          <w:rFonts w:eastAsia="Times New Roman"/>
          <w:szCs w:val="24"/>
        </w:rPr>
        <w:t xml:space="preserve">message </w:t>
      </w:r>
      <w:r w:rsidR="00B71716">
        <w:rPr>
          <w:rFonts w:eastAsia="Times New Roman"/>
          <w:szCs w:val="24"/>
        </w:rPr>
        <w:t xml:space="preserve">used to perform </w:t>
      </w:r>
      <w:r w:rsidR="004137CD">
        <w:rPr>
          <w:rFonts w:eastAsia="Times New Roman"/>
          <w:szCs w:val="24"/>
        </w:rPr>
        <w:t>handover. The</w:t>
      </w:r>
      <w:r w:rsidR="00636FB2">
        <w:rPr>
          <w:rFonts w:eastAsia="Times New Roman"/>
          <w:szCs w:val="24"/>
        </w:rPr>
        <w:t xml:space="preserve"> motivation is to reduce the latency, overhead and interruption time. </w:t>
      </w:r>
      <w:r w:rsidR="00D16AD7">
        <w:rPr>
          <w:rFonts w:eastAsia="Times New Roman"/>
          <w:szCs w:val="24"/>
        </w:rPr>
        <w:t xml:space="preserve">A high-level signal flow </w:t>
      </w:r>
      <w:r w:rsidR="00FD3DD5">
        <w:rPr>
          <w:rFonts w:eastAsia="Times New Roman"/>
          <w:szCs w:val="24"/>
        </w:rPr>
        <w:t xml:space="preserve">over the air-interface </w:t>
      </w:r>
      <w:r w:rsidR="00D16AD7">
        <w:rPr>
          <w:rFonts w:eastAsia="Times New Roman"/>
          <w:szCs w:val="24"/>
        </w:rPr>
        <w:t xml:space="preserve">for L1/L2 based mobility is shown </w:t>
      </w:r>
      <w:r w:rsidR="00484AA5">
        <w:rPr>
          <w:rFonts w:eastAsia="Times New Roman"/>
          <w:szCs w:val="24"/>
        </w:rPr>
        <w:t xml:space="preserve">in </w:t>
      </w:r>
      <w:r w:rsidR="00484AA5">
        <w:rPr>
          <w:rFonts w:eastAsia="Times New Roman"/>
          <w:szCs w:val="24"/>
        </w:rPr>
        <w:fldChar w:fldCharType="begin"/>
      </w:r>
      <w:r w:rsidR="00484AA5">
        <w:rPr>
          <w:rFonts w:eastAsia="Times New Roman"/>
          <w:szCs w:val="24"/>
        </w:rPr>
        <w:instrText xml:space="preserve"> REF _Ref131765508 \h </w:instrText>
      </w:r>
      <w:r w:rsidR="00484AA5">
        <w:rPr>
          <w:rFonts w:eastAsia="Times New Roman"/>
          <w:szCs w:val="24"/>
        </w:rPr>
      </w:r>
      <w:r w:rsidR="00484AA5">
        <w:rPr>
          <w:rFonts w:eastAsia="Times New Roman"/>
          <w:szCs w:val="24"/>
        </w:rPr>
        <w:fldChar w:fldCharType="separate"/>
      </w:r>
      <w:r w:rsidR="00484AA5">
        <w:t xml:space="preserve">Figure </w:t>
      </w:r>
      <w:r w:rsidR="00484AA5">
        <w:rPr>
          <w:noProof/>
        </w:rPr>
        <w:t>1</w:t>
      </w:r>
      <w:r w:rsidR="00484AA5">
        <w:rPr>
          <w:rFonts w:eastAsia="Times New Roman"/>
          <w:szCs w:val="24"/>
        </w:rPr>
        <w:fldChar w:fldCharType="end"/>
      </w:r>
      <w:r w:rsidR="00484AA5">
        <w:rPr>
          <w:rFonts w:eastAsia="Times New Roman"/>
          <w:szCs w:val="24"/>
        </w:rPr>
        <w:t>.</w:t>
      </w:r>
    </w:p>
    <w:p w14:paraId="5ACDDFCF" w14:textId="6DDF49C4" w:rsidR="00A943A9" w:rsidRDefault="004D6E87" w:rsidP="002135C7">
      <w:pPr>
        <w:jc w:val="center"/>
        <w:rPr>
          <w:b/>
          <w:bCs/>
          <w:i/>
          <w:iCs/>
        </w:rPr>
      </w:pPr>
      <w:r>
        <w:rPr>
          <w:b/>
          <w:bCs/>
          <w:i/>
          <w:iCs/>
          <w:noProof/>
        </w:rPr>
        <w:lastRenderedPageBreak/>
        <w:drawing>
          <wp:inline distT="0" distB="0" distL="0" distR="0" wp14:anchorId="2A1DCF21" wp14:editId="480FB599">
            <wp:extent cx="3386938" cy="3748849"/>
            <wp:effectExtent l="0" t="0" r="4445" b="4445"/>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396857" cy="3759828"/>
                    </a:xfrm>
                    <a:prstGeom prst="rect">
                      <a:avLst/>
                    </a:prstGeom>
                  </pic:spPr>
                </pic:pic>
              </a:graphicData>
            </a:graphic>
          </wp:inline>
        </w:drawing>
      </w:r>
    </w:p>
    <w:p w14:paraId="26F23039" w14:textId="49BA6D47" w:rsidR="00A943A9" w:rsidRPr="00A943A9" w:rsidRDefault="00D16AD7" w:rsidP="00D16AD7">
      <w:pPr>
        <w:pStyle w:val="Caption"/>
        <w:jc w:val="center"/>
        <w:rPr>
          <w:b w:val="0"/>
          <w:bCs w:val="0"/>
        </w:rPr>
      </w:pPr>
      <w:bookmarkStart w:id="1" w:name="_Ref131765508"/>
      <w:r>
        <w:t xml:space="preserve">Figure </w:t>
      </w:r>
      <w:r>
        <w:fldChar w:fldCharType="begin"/>
      </w:r>
      <w:r>
        <w:instrText xml:space="preserve"> SEQ Figure \* ARABIC </w:instrText>
      </w:r>
      <w:r>
        <w:fldChar w:fldCharType="separate"/>
      </w:r>
      <w:r w:rsidR="0069455A">
        <w:rPr>
          <w:noProof/>
        </w:rPr>
        <w:t>1</w:t>
      </w:r>
      <w:r>
        <w:fldChar w:fldCharType="end"/>
      </w:r>
      <w:bookmarkEnd w:id="1"/>
      <w:r>
        <w:t>: High level signal flow for L1/L2 based mobility</w:t>
      </w:r>
    </w:p>
    <w:p w14:paraId="4AFE8E17" w14:textId="77777777" w:rsidR="00A943A9" w:rsidRDefault="00A943A9" w:rsidP="008E37B5">
      <w:pPr>
        <w:rPr>
          <w:b/>
          <w:bCs/>
          <w:i/>
          <w:iCs/>
        </w:rPr>
      </w:pPr>
    </w:p>
    <w:p w14:paraId="7077F1FB" w14:textId="0148284E" w:rsidR="00A86CAC" w:rsidRPr="008E37B5" w:rsidRDefault="00A86CAC" w:rsidP="008E37B5">
      <w:r>
        <w:t xml:space="preserve">Within this framework, we discuss enhancements to inter-cell beam management including measurement and reporting framework. </w:t>
      </w:r>
    </w:p>
    <w:bookmarkEnd w:id="0"/>
    <w:p w14:paraId="310A732A" w14:textId="1BF05ED8" w:rsidR="00D14DBF" w:rsidRDefault="006B290B" w:rsidP="00C54A3C">
      <w:pPr>
        <w:pStyle w:val="Heading2"/>
        <w:rPr>
          <w:lang w:val="en-US"/>
        </w:rPr>
      </w:pPr>
      <w:r>
        <w:rPr>
          <w:lang w:val="en-US"/>
        </w:rPr>
        <w:t>L1 Measurement</w:t>
      </w:r>
    </w:p>
    <w:p w14:paraId="5128B896" w14:textId="6CB46196" w:rsidR="004B483F" w:rsidRDefault="00A21705" w:rsidP="00E233A7">
      <w:pPr>
        <w:spacing w:before="240"/>
        <w:rPr>
          <w:lang w:val="en-US"/>
        </w:rPr>
      </w:pPr>
      <w:r>
        <w:rPr>
          <w:lang w:val="en-US"/>
        </w:rPr>
        <w:t>In Release 17 Unified TCI framework design</w:t>
      </w:r>
      <w:r w:rsidR="002A1A9F">
        <w:rPr>
          <w:lang w:val="en-US"/>
        </w:rPr>
        <w:t xml:space="preserve"> for inter-cell beam </w:t>
      </w:r>
      <w:r w:rsidR="00E233A7">
        <w:rPr>
          <w:lang w:val="en-US"/>
        </w:rPr>
        <w:t>management,</w:t>
      </w:r>
      <w:r w:rsidR="002A1A9F">
        <w:rPr>
          <w:lang w:val="en-US"/>
        </w:rPr>
        <w:t xml:space="preserve"> it is already possible for the UE to perform measurements on SSB from neighbor cells and include </w:t>
      </w:r>
      <w:r w:rsidR="00E639FD">
        <w:rPr>
          <w:lang w:val="en-US"/>
        </w:rPr>
        <w:t>information about non-serving cells in the L1-RSRP report. However, CSI-RS for BM is currently not included in the list of RS</w:t>
      </w:r>
      <w:r w:rsidR="00D0396E">
        <w:rPr>
          <w:lang w:val="en-US"/>
        </w:rPr>
        <w:t>s</w:t>
      </w:r>
      <w:r w:rsidR="00E639FD">
        <w:rPr>
          <w:lang w:val="en-US"/>
        </w:rPr>
        <w:t xml:space="preserve"> that can be measured from the non-serving cell. Therefore, to enable more accurate L1 measurements for </w:t>
      </w:r>
      <w:r w:rsidR="00FF47AD">
        <w:rPr>
          <w:lang w:val="en-US"/>
        </w:rPr>
        <w:t>performing handover (which was precluded in Rel-17) CSI-RS for BM should be enabled for non-serving cell measurements.</w:t>
      </w:r>
    </w:p>
    <w:p w14:paraId="318E2567" w14:textId="31EF00FB" w:rsidR="00D316E1" w:rsidRDefault="00D316E1" w:rsidP="00D316E1">
      <w:pPr>
        <w:pStyle w:val="ListParagraph"/>
        <w:numPr>
          <w:ilvl w:val="0"/>
          <w:numId w:val="24"/>
        </w:numPr>
        <w:rPr>
          <w:b/>
          <w:bCs/>
        </w:rPr>
      </w:pPr>
      <w:r w:rsidRPr="00D316E1">
        <w:rPr>
          <w:b/>
          <w:bCs/>
        </w:rPr>
        <w:t>CSI-RS for BM associated with non-serving cells can be used for L1 measurements in addition to non-serving cell SSBs</w:t>
      </w:r>
    </w:p>
    <w:p w14:paraId="60EAD260" w14:textId="77777777" w:rsidR="00991CF6" w:rsidRDefault="00991CF6" w:rsidP="00733242"/>
    <w:p w14:paraId="1704A0A1" w14:textId="0090A206" w:rsidR="00733242" w:rsidRPr="00733242" w:rsidRDefault="00733242" w:rsidP="00733242">
      <w:r w:rsidRPr="00733242">
        <w:t xml:space="preserve">In </w:t>
      </w:r>
      <w:r>
        <w:t>their reply</w:t>
      </w:r>
      <w:r w:rsidR="00783922">
        <w:t>-</w:t>
      </w:r>
      <w:r>
        <w:t>LS</w:t>
      </w:r>
      <w:r w:rsidR="0040735D">
        <w:t xml:space="preserve"> </w:t>
      </w:r>
      <w:r w:rsidR="0040735D">
        <w:fldChar w:fldCharType="begin"/>
      </w:r>
      <w:r w:rsidR="0040735D">
        <w:instrText xml:space="preserve"> REF _Ref127538359 \r \h </w:instrText>
      </w:r>
      <w:r w:rsidR="0040735D">
        <w:fldChar w:fldCharType="separate"/>
      </w:r>
      <w:r w:rsidR="0069455A">
        <w:t>[4]</w:t>
      </w:r>
      <w:r w:rsidR="0040735D">
        <w:fldChar w:fldCharType="end"/>
      </w:r>
      <w:r w:rsidR="0040735D">
        <w:t xml:space="preserve">, RAN4 has mentioned that </w:t>
      </w:r>
      <w:r w:rsidR="00296BFC">
        <w:t xml:space="preserve">RAN4 has not discussed about the definition of CSI-RS based inter- and intra-frequency measurements. Therefore, if RAN1 agrees to support CSI-RS for L1 measurements, we can additionally send an LS to RAN4 </w:t>
      </w:r>
      <w:r w:rsidR="00FE6CA2">
        <w:t xml:space="preserve">asking them to discuss further on the scenarios for inter- and intra-frequency measurement. </w:t>
      </w:r>
    </w:p>
    <w:p w14:paraId="6C412FAD" w14:textId="38A7ECE4" w:rsidR="00FD1454" w:rsidRPr="00D11E8F" w:rsidRDefault="00D11E8F" w:rsidP="00D11E8F">
      <w:r>
        <w:t>For candidate cell measurement, the following was agreed in RAN1</w:t>
      </w:r>
    </w:p>
    <w:tbl>
      <w:tblPr>
        <w:tblStyle w:val="TableGrid"/>
        <w:tblW w:w="0" w:type="auto"/>
        <w:tblLook w:val="04A0" w:firstRow="1" w:lastRow="0" w:firstColumn="1" w:lastColumn="0" w:noHBand="0" w:noVBand="1"/>
      </w:tblPr>
      <w:tblGrid>
        <w:gridCol w:w="10160"/>
      </w:tblGrid>
      <w:tr w:rsidR="00E74C49" w14:paraId="3A3926DC" w14:textId="77777777" w:rsidTr="00E74C49">
        <w:tc>
          <w:tcPr>
            <w:tcW w:w="10160" w:type="dxa"/>
          </w:tcPr>
          <w:p w14:paraId="68E6439A" w14:textId="77777777" w:rsidR="00746AEB" w:rsidRPr="00746AEB" w:rsidRDefault="00746AEB" w:rsidP="00746AEB">
            <w:pPr>
              <w:overflowPunct/>
              <w:autoSpaceDE/>
              <w:autoSpaceDN/>
              <w:adjustRightInd/>
              <w:spacing w:before="0" w:after="0" w:line="240" w:lineRule="auto"/>
              <w:textAlignment w:val="auto"/>
              <w:rPr>
                <w:rFonts w:ascii="Times" w:eastAsia="Yu Mincho" w:hAnsi="Times"/>
                <w:b/>
                <w:bCs/>
                <w:sz w:val="18"/>
                <w:szCs w:val="22"/>
                <w:highlight w:val="green"/>
                <w:lang w:eastAsia="ja-JP"/>
              </w:rPr>
            </w:pPr>
            <w:r w:rsidRPr="00746AEB">
              <w:rPr>
                <w:rFonts w:ascii="Times" w:eastAsia="Yu Mincho" w:hAnsi="Times"/>
                <w:b/>
                <w:bCs/>
                <w:sz w:val="18"/>
                <w:szCs w:val="22"/>
                <w:highlight w:val="green"/>
                <w:lang w:eastAsia="ja-JP"/>
              </w:rPr>
              <w:t>Agreement</w:t>
            </w:r>
          </w:p>
          <w:p w14:paraId="26D856FC" w14:textId="77777777" w:rsidR="00746AEB" w:rsidRPr="00746AEB" w:rsidRDefault="00746AEB" w:rsidP="00746AEB">
            <w:pPr>
              <w:numPr>
                <w:ilvl w:val="0"/>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 xml:space="preserve">For candidate cell measurement for Rel-18 LTM, </w:t>
            </w:r>
          </w:p>
          <w:p w14:paraId="548DCC19" w14:textId="77777777" w:rsidR="00746AEB"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SSB based L1-RSRP is supported for intra-frequency measurement</w:t>
            </w:r>
          </w:p>
          <w:p w14:paraId="5EDBD105" w14:textId="77777777" w:rsidR="00746AEB"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SSB based L1-RSRP is supported for inter-frequency measurement</w:t>
            </w:r>
            <w:r w:rsidRPr="00746AEB">
              <w:rPr>
                <w:rFonts w:ascii="Times" w:hAnsi="Times"/>
                <w:sz w:val="18"/>
                <w:szCs w:val="22"/>
                <w:lang w:val="en-US" w:eastAsia="zh-CN"/>
              </w:rPr>
              <w:t xml:space="preserve"> from RAN1 point of view</w:t>
            </w:r>
          </w:p>
          <w:p w14:paraId="54A432AE" w14:textId="611B0BC0" w:rsidR="00E74C49"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FFS: L1-SINR, CSI-RS based L1-RSRP</w:t>
            </w:r>
          </w:p>
        </w:tc>
      </w:tr>
    </w:tbl>
    <w:p w14:paraId="7E82915C" w14:textId="0C1D7948" w:rsidR="00406F6A" w:rsidRDefault="003D2F83" w:rsidP="00316B83">
      <w:pPr>
        <w:spacing w:before="240"/>
        <w:rPr>
          <w:lang w:val="en-US"/>
        </w:rPr>
      </w:pPr>
      <w:r>
        <w:rPr>
          <w:lang w:val="en-US"/>
        </w:rPr>
        <w:lastRenderedPageBreak/>
        <w:t>Based on the above agreement, it is to be studied whether L1-SINR can additionally be used as</w:t>
      </w:r>
      <w:r w:rsidR="006902EB">
        <w:rPr>
          <w:lang w:val="en-US"/>
        </w:rPr>
        <w:t xml:space="preserve"> a measurement quantity for intra- and inter-frequency measurement</w:t>
      </w:r>
      <w:r w:rsidR="00A6327E">
        <w:rPr>
          <w:lang w:val="en-US"/>
        </w:rPr>
        <w:t xml:space="preserve">s. From our viewpoint, L1-RSRP may be sufficient to </w:t>
      </w:r>
      <w:r w:rsidR="00F27ECD">
        <w:rPr>
          <w:lang w:val="en-US"/>
        </w:rPr>
        <w:t>facilitate inter-cell beam management for L1/L2 based mobility</w:t>
      </w:r>
      <w:r w:rsidR="0011062A">
        <w:rPr>
          <w:lang w:val="en-US"/>
        </w:rPr>
        <w:t xml:space="preserve">. Furthermore, the need for introducing UL measurements is not clear at this point and given the limited time, we prefer </w:t>
      </w:r>
      <w:r w:rsidR="005C1552">
        <w:rPr>
          <w:lang w:val="en-US"/>
        </w:rPr>
        <w:t xml:space="preserve">to limit the enhancements to DL measurements. </w:t>
      </w:r>
      <w:r w:rsidR="00476B75">
        <w:rPr>
          <w:lang w:val="en-US"/>
        </w:rPr>
        <w:t xml:space="preserve">Based on discussion in previous meetings it is clear at this point that L1-SINR and UL measurements currently do not have RAN1 consensus and are not critical features for the completion of the WI. </w:t>
      </w:r>
      <w:r w:rsidR="00484AA5">
        <w:rPr>
          <w:lang w:val="en-US"/>
        </w:rPr>
        <w:t>Therefore,</w:t>
      </w:r>
      <w:r w:rsidR="00476B75">
        <w:rPr>
          <w:lang w:val="en-US"/>
        </w:rPr>
        <w:t xml:space="preserve"> we have the following proposal. </w:t>
      </w:r>
    </w:p>
    <w:p w14:paraId="1ABEF13A" w14:textId="6E2D44F0" w:rsidR="005C1552" w:rsidRDefault="00712CF8" w:rsidP="005C1552">
      <w:pPr>
        <w:pStyle w:val="ListParagraph"/>
        <w:numPr>
          <w:ilvl w:val="0"/>
          <w:numId w:val="24"/>
        </w:numPr>
        <w:spacing w:before="240"/>
        <w:rPr>
          <w:b/>
          <w:bCs/>
        </w:rPr>
      </w:pPr>
      <w:r w:rsidRPr="006509C8">
        <w:rPr>
          <w:b/>
          <w:bCs/>
        </w:rPr>
        <w:t xml:space="preserve">L1-SINR as measurement quantity and UL measurements for </w:t>
      </w:r>
      <w:r w:rsidR="00341500" w:rsidRPr="006509C8">
        <w:rPr>
          <w:b/>
          <w:bCs/>
        </w:rPr>
        <w:t>L1/L2 mobility can be deprioritized</w:t>
      </w:r>
    </w:p>
    <w:p w14:paraId="0C3B09C7" w14:textId="62276226" w:rsidR="00C54A3C" w:rsidRDefault="00680BCE" w:rsidP="00C54A3C">
      <w:pPr>
        <w:spacing w:before="240"/>
      </w:pPr>
      <w:r w:rsidRPr="00680BCE">
        <w:t xml:space="preserve">RAN1 had </w:t>
      </w:r>
      <w:r>
        <w:t xml:space="preserve">sent an LS to RAN4 on potential relaxation of </w:t>
      </w:r>
      <w:r w:rsidR="00B14BDA">
        <w:t>restriction for intra-frequency measurements and the following response was received:</w:t>
      </w:r>
    </w:p>
    <w:tbl>
      <w:tblPr>
        <w:tblStyle w:val="TableGrid"/>
        <w:tblW w:w="0" w:type="auto"/>
        <w:tblLook w:val="04A0" w:firstRow="1" w:lastRow="0" w:firstColumn="1" w:lastColumn="0" w:noHBand="0" w:noVBand="1"/>
      </w:tblPr>
      <w:tblGrid>
        <w:gridCol w:w="10160"/>
      </w:tblGrid>
      <w:tr w:rsidR="00B14BDA" w14:paraId="5DA4B795" w14:textId="77777777" w:rsidTr="00B14BDA">
        <w:tc>
          <w:tcPr>
            <w:tcW w:w="10160" w:type="dxa"/>
          </w:tcPr>
          <w:p w14:paraId="122EBC1C" w14:textId="33649BF0" w:rsidR="00B14BDA" w:rsidRPr="00B14BDA" w:rsidRDefault="00B14BDA" w:rsidP="00B14BDA">
            <w:pPr>
              <w:spacing w:after="0"/>
              <w:rPr>
                <w:rFonts w:ascii="Arial" w:hAnsi="Arial" w:cs="Arial"/>
                <w:lang w:eastAsia="zh-CN"/>
              </w:rPr>
            </w:pPr>
            <w:r w:rsidRPr="00B14BDA">
              <w:rPr>
                <w:rFonts w:ascii="Arial" w:hAnsi="Arial" w:cs="Arial"/>
                <w:b/>
              </w:rPr>
              <w:t xml:space="preserve">Question </w:t>
            </w:r>
            <w:r w:rsidRPr="00B14BDA">
              <w:rPr>
                <w:rFonts w:ascii="Arial" w:hAnsi="Arial" w:cs="Arial"/>
                <w:b/>
                <w:lang w:eastAsia="zh-CN"/>
              </w:rPr>
              <w:t>1</w:t>
            </w:r>
            <w:r w:rsidRPr="00B14BDA">
              <w:rPr>
                <w:rFonts w:ascii="Arial" w:hAnsi="Arial" w:cs="Arial"/>
                <w:b/>
              </w:rPr>
              <w:t xml:space="preserve"> (to RAN</w:t>
            </w:r>
            <w:r w:rsidRPr="00B14BDA">
              <w:rPr>
                <w:rFonts w:ascii="Arial" w:hAnsi="Arial" w:cs="Arial"/>
                <w:b/>
                <w:lang w:eastAsia="zh-CN"/>
              </w:rPr>
              <w:t>4</w:t>
            </w:r>
            <w:r w:rsidRPr="00B14BDA">
              <w:rPr>
                <w:rFonts w:ascii="Arial" w:hAnsi="Arial" w:cs="Arial"/>
                <w:b/>
              </w:rPr>
              <w:t>): RAN1 respectfully asks RAN</w:t>
            </w:r>
            <w:r w:rsidRPr="00B14BDA">
              <w:rPr>
                <w:rFonts w:ascii="Arial" w:hAnsi="Arial" w:cs="Arial"/>
                <w:b/>
                <w:lang w:eastAsia="zh-CN"/>
              </w:rPr>
              <w:t>4</w:t>
            </w:r>
            <w:r w:rsidRPr="00B14BDA">
              <w:rPr>
                <w:rFonts w:ascii="Arial" w:hAnsi="Arial" w:cs="Arial"/>
                <w:b/>
              </w:rPr>
              <w:t xml:space="preserve"> if the restriction on e.g., SFN offset alignment, BWP setting, </w:t>
            </w:r>
            <w:r w:rsidR="00484AA5" w:rsidRPr="00B14BDA">
              <w:rPr>
                <w:rFonts w:ascii="Arial" w:hAnsi="Arial" w:cs="Arial"/>
                <w:b/>
              </w:rPr>
              <w:t>i.e.,</w:t>
            </w:r>
            <w:r w:rsidRPr="00B14BDA">
              <w:rPr>
                <w:rFonts w:ascii="Arial" w:hAnsi="Arial" w:cs="Arial"/>
                <w:b/>
              </w:rPr>
              <w:t xml:space="preserve"> non-serving cell SSB should be covered by serving cell active BWP, and Rx timing difference, etc, described in 9.13.2 of TS38.133 for intra-frequency L1 non-serving measurement can be relaxed or not.</w:t>
            </w:r>
            <w:r w:rsidRPr="00B14BDA">
              <w:rPr>
                <w:rFonts w:ascii="Arial" w:hAnsi="Arial" w:cs="Arial"/>
              </w:rPr>
              <w:t xml:space="preserve"> </w:t>
            </w:r>
          </w:p>
          <w:p w14:paraId="25F33732" w14:textId="77777777" w:rsidR="00B14BDA" w:rsidRPr="00B14BDA" w:rsidRDefault="00B14BDA" w:rsidP="00B14BDA">
            <w:pPr>
              <w:spacing w:after="0"/>
              <w:rPr>
                <w:b/>
                <w:lang w:eastAsia="zh-CN"/>
              </w:rPr>
            </w:pPr>
            <w:r w:rsidRPr="00B14BDA">
              <w:rPr>
                <w:b/>
                <w:lang w:eastAsia="zh-CN"/>
              </w:rPr>
              <w:t xml:space="preserve">RAN4 feedback: </w:t>
            </w:r>
          </w:p>
          <w:p w14:paraId="7E993567" w14:textId="77777777" w:rsidR="00B14BDA" w:rsidRPr="00B14BDA" w:rsidRDefault="00B14BDA" w:rsidP="00B14BDA">
            <w:pPr>
              <w:spacing w:afterLines="50" w:after="120"/>
              <w:rPr>
                <w:rFonts w:eastAsiaTheme="minorEastAsia"/>
                <w:b/>
                <w:lang w:eastAsia="zh-CN"/>
              </w:rPr>
            </w:pPr>
            <w:bookmarkStart w:id="2" w:name="_Hlk128499667"/>
            <w:r w:rsidRPr="00B14BDA">
              <w:rPr>
                <w:b/>
                <w:u w:val="single"/>
                <w:lang w:eastAsia="zh-CN"/>
              </w:rPr>
              <w:t>Whether to consider RTD of serving cell and neighbour cell larger than one CP for intra-frequency L1-RSRP measurement</w:t>
            </w:r>
            <w:r w:rsidRPr="00B14BDA">
              <w:rPr>
                <w:rFonts w:eastAsiaTheme="minorEastAsia"/>
                <w:b/>
                <w:u w:val="single"/>
                <w:lang w:eastAsia="zh-CN"/>
              </w:rPr>
              <w:t>?</w:t>
            </w:r>
          </w:p>
          <w:bookmarkEnd w:id="2"/>
          <w:p w14:paraId="56A2B21E" w14:textId="77777777" w:rsidR="00B14BDA" w:rsidRPr="00B14BDA" w:rsidRDefault="00B14BDA" w:rsidP="00B14BDA">
            <w:pPr>
              <w:pStyle w:val="ListParagraph"/>
              <w:numPr>
                <w:ilvl w:val="0"/>
                <w:numId w:val="36"/>
              </w:numPr>
              <w:spacing w:before="0"/>
              <w:contextualSpacing/>
              <w:rPr>
                <w:rFonts w:eastAsia="SimSun"/>
                <w:i w:val="0"/>
                <w:iCs w:val="0"/>
                <w:szCs w:val="24"/>
                <w:lang w:eastAsia="zh-CN"/>
              </w:rPr>
            </w:pPr>
            <w:r w:rsidRPr="00B14BDA">
              <w:rPr>
                <w:i w:val="0"/>
                <w:iCs w:val="0"/>
                <w:szCs w:val="24"/>
                <w:lang w:eastAsia="zh-CN"/>
              </w:rPr>
              <w:t xml:space="preserve">For SSB based intra-frequency L1 measurement, RAN4 agreed to support the scenario that RTD between the SSBs of serving cell and </w:t>
            </w:r>
            <w:proofErr w:type="spellStart"/>
            <w:r w:rsidRPr="00B14BDA">
              <w:rPr>
                <w:i w:val="0"/>
                <w:iCs w:val="0"/>
                <w:szCs w:val="24"/>
                <w:lang w:eastAsia="zh-CN"/>
              </w:rPr>
              <w:t>neighbour</w:t>
            </w:r>
            <w:proofErr w:type="spellEnd"/>
            <w:r w:rsidRPr="00B14BDA">
              <w:rPr>
                <w:i w:val="0"/>
                <w:iCs w:val="0"/>
                <w:szCs w:val="24"/>
                <w:lang w:eastAsia="zh-CN"/>
              </w:rPr>
              <w:t xml:space="preserve"> cell on the same carrier is larger than CP length of the corresponding SCS with additional UE capability.</w:t>
            </w:r>
          </w:p>
          <w:p w14:paraId="3A9812EC" w14:textId="77777777" w:rsidR="00B14BDA" w:rsidRPr="00B14BDA" w:rsidRDefault="00B14BDA" w:rsidP="00B14BDA">
            <w:pPr>
              <w:pStyle w:val="ListParagraph"/>
              <w:numPr>
                <w:ilvl w:val="0"/>
                <w:numId w:val="37"/>
              </w:numPr>
              <w:spacing w:before="0"/>
              <w:contextualSpacing/>
              <w:rPr>
                <w:i w:val="0"/>
                <w:iCs w:val="0"/>
              </w:rPr>
            </w:pPr>
            <w:r w:rsidRPr="00B14BDA">
              <w:rPr>
                <w:i w:val="0"/>
                <w:iCs w:val="0"/>
              </w:rPr>
              <w:t>Note: the need for UE capability can be further discussed subject to the outcome of the discussion on measurement framework</w:t>
            </w:r>
            <w:r w:rsidRPr="00B14BDA">
              <w:rPr>
                <w:i w:val="0"/>
                <w:iCs w:val="0"/>
                <w:lang w:eastAsia="zh-CN"/>
              </w:rPr>
              <w:t>.</w:t>
            </w:r>
          </w:p>
          <w:p w14:paraId="771AC265" w14:textId="77777777" w:rsidR="00B14BDA" w:rsidRPr="00B14BDA" w:rsidRDefault="00B14BDA" w:rsidP="00B14BDA">
            <w:pPr>
              <w:spacing w:before="0" w:afterLines="50" w:after="120"/>
              <w:rPr>
                <w:rFonts w:eastAsiaTheme="minorEastAsia"/>
                <w:b/>
                <w:u w:val="single"/>
                <w:lang w:eastAsia="zh-CN"/>
              </w:rPr>
            </w:pPr>
            <w:r w:rsidRPr="00B14BDA">
              <w:rPr>
                <w:b/>
                <w:u w:val="single"/>
                <w:lang w:eastAsia="zh-CN"/>
              </w:rPr>
              <w:t xml:space="preserve">Whether </w:t>
            </w:r>
            <w:r w:rsidRPr="00B14BDA">
              <w:rPr>
                <w:b/>
                <w:u w:val="single"/>
              </w:rPr>
              <w:t>SFN offset</w:t>
            </w:r>
            <w:r w:rsidRPr="00B14BDA">
              <w:rPr>
                <w:b/>
                <w:u w:val="single"/>
                <w:lang w:eastAsia="zh-CN"/>
              </w:rPr>
              <w:t xml:space="preserve"> alignment can be relaxed</w:t>
            </w:r>
            <w:r w:rsidRPr="00B14BDA">
              <w:rPr>
                <w:rFonts w:eastAsiaTheme="minorEastAsia"/>
                <w:b/>
                <w:u w:val="single"/>
                <w:lang w:eastAsia="zh-CN"/>
              </w:rPr>
              <w:t>?</w:t>
            </w:r>
          </w:p>
          <w:p w14:paraId="58A094A7" w14:textId="77777777" w:rsidR="00B14BDA" w:rsidRPr="00B14BDA" w:rsidRDefault="00B14BDA" w:rsidP="00B14BDA">
            <w:pPr>
              <w:pStyle w:val="ListParagraph"/>
              <w:numPr>
                <w:ilvl w:val="0"/>
                <w:numId w:val="36"/>
              </w:numPr>
              <w:spacing w:before="0"/>
              <w:contextualSpacing/>
              <w:rPr>
                <w:rFonts w:eastAsia="SimSun"/>
                <w:i w:val="0"/>
                <w:iCs w:val="0"/>
                <w:szCs w:val="24"/>
                <w:lang w:eastAsia="zh-CN"/>
              </w:rPr>
            </w:pPr>
            <w:r w:rsidRPr="00B14BDA">
              <w:rPr>
                <w:i w:val="0"/>
                <w:iCs w:val="0"/>
                <w:szCs w:val="24"/>
                <w:lang w:eastAsia="zh-CN"/>
              </w:rPr>
              <w:t xml:space="preserve">The SFN offset alignment can be relaxed if UE performs L3 measurement before L1 measurement. </w:t>
            </w:r>
          </w:p>
          <w:p w14:paraId="23739D2B" w14:textId="77777777" w:rsidR="00B14BDA" w:rsidRPr="00B14BDA" w:rsidRDefault="00B14BDA" w:rsidP="00B14BDA">
            <w:pPr>
              <w:spacing w:before="0" w:afterLines="50" w:after="120"/>
              <w:rPr>
                <w:b/>
                <w:u w:val="single"/>
                <w:lang w:eastAsia="zh-CN"/>
              </w:rPr>
            </w:pPr>
            <w:bookmarkStart w:id="3" w:name="_Hlk126693494"/>
            <w:r w:rsidRPr="00B14BDA">
              <w:rPr>
                <w:b/>
                <w:u w:val="single"/>
                <w:lang w:eastAsia="zh-CN"/>
              </w:rPr>
              <w:t>Whether SSB for intra-frequency L1 measurement should be covered by serving cell active BWP</w:t>
            </w:r>
            <w:bookmarkEnd w:id="3"/>
            <w:r w:rsidRPr="00B14BDA">
              <w:rPr>
                <w:b/>
                <w:u w:val="single"/>
                <w:lang w:eastAsia="zh-CN"/>
              </w:rPr>
              <w:t>?</w:t>
            </w:r>
          </w:p>
          <w:p w14:paraId="61964A13" w14:textId="12DDAF0E" w:rsidR="00B14BDA" w:rsidRPr="00B14BDA" w:rsidRDefault="00B14BDA" w:rsidP="00B14BDA">
            <w:pPr>
              <w:pStyle w:val="ListParagraph"/>
              <w:numPr>
                <w:ilvl w:val="0"/>
                <w:numId w:val="36"/>
              </w:numPr>
              <w:spacing w:before="0" w:after="240"/>
              <w:contextualSpacing/>
              <w:rPr>
                <w:i w:val="0"/>
                <w:iCs w:val="0"/>
                <w:szCs w:val="24"/>
                <w:lang w:eastAsia="zh-CN"/>
              </w:rPr>
            </w:pPr>
            <w:r w:rsidRPr="00B14BDA">
              <w:rPr>
                <w:i w:val="0"/>
                <w:iCs w:val="0"/>
              </w:rPr>
              <w:t xml:space="preserve">At least in some scenarios, the SSB for intra-frequency L1 measurement </w:t>
            </w:r>
            <w:r w:rsidRPr="00B14BDA">
              <w:rPr>
                <w:i w:val="0"/>
                <w:iCs w:val="0"/>
                <w:lang w:eastAsia="zh-CN"/>
              </w:rPr>
              <w:t>may</w:t>
            </w:r>
            <w:r w:rsidRPr="00B14BDA">
              <w:rPr>
                <w:i w:val="0"/>
                <w:iCs w:val="0"/>
              </w:rPr>
              <w:t xml:space="preserve"> not be covered by serving cell active BWP. The scenarios and whether to define the L1-RSRP measurement requirements for those scenarios are under discussion in RAN4.</w:t>
            </w:r>
          </w:p>
        </w:tc>
      </w:tr>
    </w:tbl>
    <w:p w14:paraId="18CA834E" w14:textId="13536BE3" w:rsidR="00B14BDA" w:rsidRDefault="00B14BDA" w:rsidP="00C54A3C">
      <w:pPr>
        <w:spacing w:before="240"/>
      </w:pPr>
      <w:r>
        <w:t xml:space="preserve">Based on the response from RAN4, it is possible to </w:t>
      </w:r>
      <w:r w:rsidR="00906AE0">
        <w:t xml:space="preserve">support </w:t>
      </w:r>
      <w:r w:rsidR="000747AA">
        <w:t>neighbour</w:t>
      </w:r>
      <w:r w:rsidR="00906AE0">
        <w:t xml:space="preserve"> cell CSI measurement based on SSB </w:t>
      </w:r>
      <w:r w:rsidR="00AB396D">
        <w:t>when the RTD is</w:t>
      </w:r>
      <w:r w:rsidR="00906AE0">
        <w:t xml:space="preserve"> </w:t>
      </w:r>
      <w:r w:rsidR="00AB396D">
        <w:t>larger than CP length</w:t>
      </w:r>
      <w:r w:rsidR="00645AA0">
        <w:t>. RAN1 should apply this restriction for Rel-17 inter-cell beam management CSI measurement.</w:t>
      </w:r>
    </w:p>
    <w:p w14:paraId="128CFC3F" w14:textId="35AD4B8D" w:rsidR="00645AA0" w:rsidRPr="004B2D5E" w:rsidRDefault="004B2D5E" w:rsidP="00645AA0">
      <w:pPr>
        <w:pStyle w:val="ListParagraph"/>
        <w:numPr>
          <w:ilvl w:val="0"/>
          <w:numId w:val="24"/>
        </w:numPr>
        <w:spacing w:before="240"/>
        <w:rPr>
          <w:b/>
          <w:bCs/>
        </w:rPr>
      </w:pPr>
      <w:r w:rsidRPr="004B2D5E">
        <w:rPr>
          <w:b/>
          <w:bCs/>
        </w:rPr>
        <w:t>Use Rel-17 ICBM CSI measurement framework with extension to candidate cells where the SSB RTD is larger than CP length for SCS of the given carrier</w:t>
      </w:r>
    </w:p>
    <w:p w14:paraId="6A3B036A" w14:textId="61A39BE0" w:rsidR="00645AA0" w:rsidRPr="00680BCE" w:rsidRDefault="00CF585B" w:rsidP="00C54A3C">
      <w:pPr>
        <w:spacing w:before="240"/>
      </w:pPr>
      <w:r>
        <w:t xml:space="preserve">RAN1 can further discuss how to incorporate the SFN offset alignment relaxation for L1 measurement i.e., to how to ensure L3 measurements before L1 measurements. </w:t>
      </w:r>
    </w:p>
    <w:p w14:paraId="3D07ABEC" w14:textId="7C5017CB" w:rsidR="00C54A3C" w:rsidRDefault="00C54A3C" w:rsidP="00C54A3C">
      <w:pPr>
        <w:pStyle w:val="Heading2"/>
        <w:rPr>
          <w:lang w:val="en-US"/>
        </w:rPr>
      </w:pPr>
      <w:r>
        <w:rPr>
          <w:lang w:val="en-US"/>
        </w:rPr>
        <w:t>L1 Reporting</w:t>
      </w:r>
    </w:p>
    <w:p w14:paraId="224FFAD4" w14:textId="039C61EA" w:rsidR="00713B0D" w:rsidRPr="00831420" w:rsidRDefault="00713B0D" w:rsidP="00713B0D">
      <w:pPr>
        <w:spacing w:before="240"/>
      </w:pPr>
      <w:r w:rsidRPr="00831420">
        <w:t>The following agreement was reached in RAN1#111 for L1 measurement report</w:t>
      </w:r>
    </w:p>
    <w:tbl>
      <w:tblPr>
        <w:tblStyle w:val="TableGrid"/>
        <w:tblW w:w="0" w:type="auto"/>
        <w:tblLook w:val="04A0" w:firstRow="1" w:lastRow="0" w:firstColumn="1" w:lastColumn="0" w:noHBand="0" w:noVBand="1"/>
      </w:tblPr>
      <w:tblGrid>
        <w:gridCol w:w="10160"/>
      </w:tblGrid>
      <w:tr w:rsidR="00713B0D" w14:paraId="77B4BEDE" w14:textId="77777777" w:rsidTr="002F078F">
        <w:tc>
          <w:tcPr>
            <w:tcW w:w="10160" w:type="dxa"/>
          </w:tcPr>
          <w:p w14:paraId="71565654" w14:textId="77777777" w:rsidR="00713B0D" w:rsidRPr="00831420" w:rsidRDefault="00713B0D" w:rsidP="002F078F">
            <w:pPr>
              <w:tabs>
                <w:tab w:val="left" w:pos="1680"/>
              </w:tabs>
              <w:overflowPunct/>
              <w:autoSpaceDE/>
              <w:autoSpaceDN/>
              <w:adjustRightInd/>
              <w:spacing w:before="0" w:after="0" w:line="240" w:lineRule="auto"/>
              <w:textAlignment w:val="auto"/>
              <w:rPr>
                <w:rFonts w:ascii="Times" w:eastAsia="Yu Mincho" w:hAnsi="Times"/>
                <w:b/>
                <w:bCs/>
                <w:szCs w:val="24"/>
                <w:highlight w:val="green"/>
                <w:lang w:eastAsia="ja-JP"/>
              </w:rPr>
            </w:pPr>
            <w:r w:rsidRPr="00831420">
              <w:rPr>
                <w:rFonts w:ascii="Times" w:eastAsia="Yu Mincho" w:hAnsi="Times"/>
                <w:b/>
                <w:bCs/>
                <w:szCs w:val="24"/>
                <w:highlight w:val="green"/>
                <w:lang w:eastAsia="ja-JP"/>
              </w:rPr>
              <w:t>Agreement</w:t>
            </w:r>
          </w:p>
          <w:p w14:paraId="183AC104" w14:textId="77777777" w:rsidR="00713B0D" w:rsidRPr="00831420" w:rsidRDefault="00713B0D" w:rsidP="002F078F">
            <w:pPr>
              <w:numPr>
                <w:ilvl w:val="0"/>
                <w:numId w:val="31"/>
              </w:numPr>
              <w:overflowPunct/>
              <w:autoSpaceDE/>
              <w:autoSpaceDN/>
              <w:adjustRightInd/>
              <w:snapToGrid w:val="0"/>
              <w:spacing w:before="0" w:after="0" w:line="240" w:lineRule="auto"/>
              <w:textAlignment w:val="auto"/>
              <w:rPr>
                <w:rFonts w:eastAsia="Calibri"/>
                <w:lang w:val="en-US"/>
              </w:rPr>
            </w:pPr>
            <w:r w:rsidRPr="00831420">
              <w:rPr>
                <w:rFonts w:eastAsia="Calibri"/>
                <w:lang w:val="en-US"/>
              </w:rPr>
              <w:t>For gNB scheduled L1 measurement report for Rel-18 LTM, report as UCI is supported</w:t>
            </w:r>
          </w:p>
          <w:p w14:paraId="210B6A88" w14:textId="77777777" w:rsidR="00713B0D" w:rsidRPr="00831420" w:rsidRDefault="00713B0D" w:rsidP="002F078F">
            <w:pPr>
              <w:numPr>
                <w:ilvl w:val="1"/>
                <w:numId w:val="31"/>
              </w:numPr>
              <w:overflowPunct/>
              <w:autoSpaceDE/>
              <w:autoSpaceDN/>
              <w:adjustRightInd/>
              <w:snapToGrid w:val="0"/>
              <w:spacing w:before="0" w:after="0" w:line="240" w:lineRule="auto"/>
              <w:textAlignment w:val="auto"/>
              <w:rPr>
                <w:rFonts w:eastAsia="Calibri"/>
                <w:lang w:val="en-US"/>
              </w:rPr>
            </w:pPr>
            <w:r w:rsidRPr="00831420">
              <w:rPr>
                <w:rFonts w:eastAsia="Calibri"/>
                <w:lang w:val="en-US"/>
              </w:rPr>
              <w:t>Semi-persistent report on PUSCH, and aperiodic report on PUSCH are supported</w:t>
            </w:r>
          </w:p>
          <w:p w14:paraId="4E02A019" w14:textId="77777777" w:rsidR="00713B0D" w:rsidRPr="00831420" w:rsidRDefault="00713B0D" w:rsidP="002F078F">
            <w:pPr>
              <w:numPr>
                <w:ilvl w:val="2"/>
                <w:numId w:val="31"/>
              </w:numPr>
              <w:overflowPunct/>
              <w:autoSpaceDE/>
              <w:autoSpaceDN/>
              <w:adjustRightInd/>
              <w:snapToGrid w:val="0"/>
              <w:spacing w:before="0" w:after="0" w:line="240" w:lineRule="auto"/>
              <w:textAlignment w:val="auto"/>
              <w:rPr>
                <w:rFonts w:eastAsia="Calibri"/>
                <w:lang w:val="en-US"/>
              </w:rPr>
            </w:pPr>
            <w:r w:rsidRPr="00831420">
              <w:rPr>
                <w:rFonts w:eastAsia="Calibri" w:hint="eastAsia"/>
                <w:lang w:val="en-US"/>
              </w:rPr>
              <w:t>F</w:t>
            </w:r>
            <w:r w:rsidRPr="00831420">
              <w:rPr>
                <w:rFonts w:eastAsia="Calibri"/>
                <w:lang w:val="en-US"/>
              </w:rPr>
              <w:t>FS: periodic and semi-persistent PUCCH</w:t>
            </w:r>
          </w:p>
          <w:p w14:paraId="55C4BDDE" w14:textId="77777777" w:rsidR="00713B0D" w:rsidRPr="00831420" w:rsidRDefault="00713B0D" w:rsidP="002F078F">
            <w:pPr>
              <w:numPr>
                <w:ilvl w:val="1"/>
                <w:numId w:val="31"/>
              </w:numPr>
              <w:overflowPunct/>
              <w:autoSpaceDE/>
              <w:autoSpaceDN/>
              <w:adjustRightInd/>
              <w:snapToGrid w:val="0"/>
              <w:spacing w:before="0" w:after="0" w:line="240" w:lineRule="auto"/>
              <w:textAlignment w:val="auto"/>
              <w:rPr>
                <w:rFonts w:eastAsia="Calibri"/>
                <w:lang w:val="en-US"/>
              </w:rPr>
            </w:pPr>
            <w:r w:rsidRPr="00831420">
              <w:rPr>
                <w:rFonts w:eastAsia="Calibri" w:hint="eastAsia"/>
                <w:lang w:val="en-US"/>
              </w:rPr>
              <w:lastRenderedPageBreak/>
              <w:t>I</w:t>
            </w:r>
            <w:r w:rsidRPr="00831420">
              <w:rPr>
                <w:rFonts w:eastAsia="Calibri"/>
                <w:lang w:val="en-US"/>
              </w:rPr>
              <w:t xml:space="preserve">n a single report instance, report for serving cell and candidate cell(s) for intra-frequency and/or inter-frequency can be included. </w:t>
            </w:r>
          </w:p>
        </w:tc>
      </w:tr>
    </w:tbl>
    <w:p w14:paraId="6C0B46F4" w14:textId="77777777" w:rsidR="00713B0D" w:rsidRDefault="00713B0D" w:rsidP="00713B0D">
      <w:pPr>
        <w:spacing w:before="240"/>
      </w:pPr>
      <w:r w:rsidRPr="00831420">
        <w:lastRenderedPageBreak/>
        <w:t>Given that</w:t>
      </w:r>
      <w:r>
        <w:t xml:space="preserve"> the L1 report can include both intra- and inter-frequency beam reports, the report size may be quite large, therefore when both are included, reporting over PUCCH may not be feasible from an overhead standpoint. Therefore, if larger number of reported beams and both intra- and inter-frequency measurement are reported in the same report, PUSCH is preferable. Additionally in case of larger report size, MAC-CE based reporting should also be supported. </w:t>
      </w:r>
    </w:p>
    <w:p w14:paraId="36E99ACB" w14:textId="08C00005" w:rsidR="00A74118" w:rsidRDefault="00713B0D" w:rsidP="00681740">
      <w:pPr>
        <w:pStyle w:val="ListParagraph"/>
        <w:numPr>
          <w:ilvl w:val="0"/>
          <w:numId w:val="24"/>
        </w:numPr>
        <w:spacing w:before="240"/>
        <w:rPr>
          <w:b/>
          <w:bCs/>
        </w:rPr>
      </w:pPr>
      <w:r w:rsidRPr="00963762">
        <w:rPr>
          <w:b/>
          <w:bCs/>
        </w:rPr>
        <w:t xml:space="preserve">For L1 measurement report for LTM, support reporting over PUSCH and MAC-CE if both inter- and intra-frequency measurements are reporting in a single reporting instance. </w:t>
      </w:r>
    </w:p>
    <w:p w14:paraId="0A65B199" w14:textId="1354C68E" w:rsidR="00681740" w:rsidRPr="00470EED" w:rsidRDefault="00470EED" w:rsidP="00681740">
      <w:pPr>
        <w:spacing w:before="240"/>
      </w:pPr>
      <w:r w:rsidRPr="00470EED">
        <w:t>In RAN1#112</w:t>
      </w:r>
      <w:r w:rsidR="00297586">
        <w:t>bis-e</w:t>
      </w:r>
      <w:r w:rsidRPr="00470EED">
        <w:t xml:space="preserve">, the following </w:t>
      </w:r>
      <w:r w:rsidR="00A622C5">
        <w:t>agreement was made</w:t>
      </w:r>
    </w:p>
    <w:tbl>
      <w:tblPr>
        <w:tblStyle w:val="TableGrid"/>
        <w:tblW w:w="0" w:type="auto"/>
        <w:tblLook w:val="04A0" w:firstRow="1" w:lastRow="0" w:firstColumn="1" w:lastColumn="0" w:noHBand="0" w:noVBand="1"/>
      </w:tblPr>
      <w:tblGrid>
        <w:gridCol w:w="10160"/>
      </w:tblGrid>
      <w:tr w:rsidR="00470EED" w14:paraId="5EBC85F5" w14:textId="77777777" w:rsidTr="00470EED">
        <w:tc>
          <w:tcPr>
            <w:tcW w:w="10160" w:type="dxa"/>
          </w:tcPr>
          <w:p w14:paraId="1CC0CD3E" w14:textId="77777777" w:rsidR="00CB75F3" w:rsidRPr="00CB75F3" w:rsidRDefault="00CB75F3" w:rsidP="00CB75F3">
            <w:pPr>
              <w:spacing w:before="0" w:after="0" w:line="240" w:lineRule="auto"/>
              <w:rPr>
                <w:rFonts w:eastAsia="DengXian" w:hint="eastAsia"/>
                <w:b/>
                <w:bCs/>
                <w:highlight w:val="green"/>
                <w:lang w:eastAsia="zh-CN"/>
              </w:rPr>
            </w:pPr>
            <w:r w:rsidRPr="00CB75F3">
              <w:rPr>
                <w:rFonts w:eastAsia="DengXian" w:hint="eastAsia"/>
                <w:b/>
                <w:bCs/>
                <w:highlight w:val="green"/>
                <w:lang w:eastAsia="zh-CN"/>
              </w:rPr>
              <w:t>A</w:t>
            </w:r>
            <w:r w:rsidRPr="00CB75F3">
              <w:rPr>
                <w:rFonts w:eastAsia="DengXian"/>
                <w:b/>
                <w:bCs/>
                <w:highlight w:val="green"/>
                <w:lang w:eastAsia="zh-CN"/>
              </w:rPr>
              <w:t>greement</w:t>
            </w:r>
          </w:p>
          <w:p w14:paraId="2B8E872F" w14:textId="77777777" w:rsidR="00CB75F3" w:rsidRPr="00CB75F3" w:rsidRDefault="00CB75F3" w:rsidP="00CB75F3">
            <w:pPr>
              <w:spacing w:before="0" w:after="0" w:line="240" w:lineRule="auto"/>
              <w:rPr>
                <w:rFonts w:ascii="Calibri" w:hAnsi="Calibri"/>
              </w:rPr>
            </w:pPr>
            <w:r w:rsidRPr="00CB75F3">
              <w:rPr>
                <w:rFonts w:hint="eastAsia"/>
              </w:rPr>
              <w:t>For the beam selection for SSB based L1-RSRP measurement report,</w:t>
            </w:r>
          </w:p>
          <w:p w14:paraId="15E4F0BE" w14:textId="029EBF88" w:rsidR="00CB75F3" w:rsidRPr="00CB75F3" w:rsidRDefault="00CB75F3" w:rsidP="00CB75F3">
            <w:pPr>
              <w:pStyle w:val="ListParagraph"/>
              <w:numPr>
                <w:ilvl w:val="0"/>
                <w:numId w:val="39"/>
              </w:numPr>
              <w:tabs>
                <w:tab w:val="left" w:pos="720"/>
              </w:tabs>
              <w:snapToGrid w:val="0"/>
              <w:spacing w:before="0" w:line="240" w:lineRule="auto"/>
              <w:rPr>
                <w:i w:val="0"/>
                <w:iCs w:val="0"/>
              </w:rPr>
            </w:pPr>
            <w:r w:rsidRPr="00CB75F3">
              <w:rPr>
                <w:rFonts w:hint="eastAsia"/>
                <w:i w:val="0"/>
                <w:iCs w:val="0"/>
              </w:rPr>
              <w:t xml:space="preserve">Beam selection is performed across the L cells from configured (or activated, if introduced) cells, </w:t>
            </w:r>
            <w:r w:rsidRPr="00CB75F3">
              <w:rPr>
                <w:i w:val="0"/>
                <w:iCs w:val="0"/>
              </w:rPr>
              <w:t>i.e.,</w:t>
            </w:r>
            <w:r w:rsidRPr="00CB75F3">
              <w:rPr>
                <w:i w:val="0"/>
                <w:iCs w:val="0"/>
              </w:rPr>
              <w:t xml:space="preserve"> </w:t>
            </w:r>
            <w:r w:rsidRPr="00CB75F3">
              <w:rPr>
                <w:rFonts w:hint="eastAsia"/>
                <w:i w:val="0"/>
                <w:iCs w:val="0"/>
              </w:rPr>
              <w:t xml:space="preserve">M beams for each of the L cells </w:t>
            </w:r>
          </w:p>
          <w:p w14:paraId="0AF45443" w14:textId="77777777" w:rsidR="00CB75F3" w:rsidRPr="00CB75F3" w:rsidRDefault="00CB75F3" w:rsidP="00CB75F3">
            <w:pPr>
              <w:pStyle w:val="ListParagraph"/>
              <w:numPr>
                <w:ilvl w:val="1"/>
                <w:numId w:val="39"/>
              </w:numPr>
              <w:tabs>
                <w:tab w:val="left" w:pos="1440"/>
              </w:tabs>
              <w:snapToGrid w:val="0"/>
              <w:spacing w:before="0" w:line="240" w:lineRule="auto"/>
              <w:rPr>
                <w:rFonts w:ascii="Yu Gothic" w:hAnsi="Yu Gothic"/>
                <w:i w:val="0"/>
                <w:iCs w:val="0"/>
              </w:rPr>
            </w:pPr>
            <w:r w:rsidRPr="00CB75F3">
              <w:rPr>
                <w:i w:val="0"/>
                <w:iCs w:val="0"/>
              </w:rPr>
              <w:t>FFS</w:t>
            </w:r>
            <w:r w:rsidRPr="00CB75F3">
              <w:rPr>
                <w:rFonts w:hint="eastAsia"/>
                <w:i w:val="0"/>
                <w:iCs w:val="0"/>
              </w:rPr>
              <w:t>: How to select the L cells and M beams per cells is up to UE</w:t>
            </w:r>
          </w:p>
          <w:p w14:paraId="5A513A65" w14:textId="77777777" w:rsidR="00CB75F3" w:rsidRPr="00CB75F3" w:rsidRDefault="00CB75F3" w:rsidP="00CB75F3">
            <w:pPr>
              <w:pStyle w:val="ListParagraph"/>
              <w:numPr>
                <w:ilvl w:val="0"/>
                <w:numId w:val="39"/>
              </w:numPr>
              <w:tabs>
                <w:tab w:val="left" w:pos="720"/>
              </w:tabs>
              <w:snapToGrid w:val="0"/>
              <w:spacing w:before="0" w:line="240" w:lineRule="auto"/>
              <w:rPr>
                <w:i w:val="0"/>
                <w:iCs w:val="0"/>
              </w:rPr>
            </w:pPr>
            <w:r w:rsidRPr="00CB75F3">
              <w:rPr>
                <w:rFonts w:hint="eastAsia"/>
                <w:i w:val="0"/>
                <w:iCs w:val="0"/>
              </w:rPr>
              <w:t>M x L beams are reported in a single report instance</w:t>
            </w:r>
          </w:p>
          <w:p w14:paraId="793A2D66" w14:textId="77777777" w:rsidR="00CB75F3" w:rsidRPr="00CB75F3" w:rsidRDefault="00CB75F3" w:rsidP="00CB75F3">
            <w:pPr>
              <w:pStyle w:val="ListParagraph"/>
              <w:numPr>
                <w:ilvl w:val="1"/>
                <w:numId w:val="39"/>
              </w:numPr>
              <w:tabs>
                <w:tab w:val="left" w:pos="1440"/>
              </w:tabs>
              <w:snapToGrid w:val="0"/>
              <w:spacing w:before="0" w:line="240" w:lineRule="auto"/>
              <w:rPr>
                <w:i w:val="0"/>
                <w:iCs w:val="0"/>
              </w:rPr>
            </w:pPr>
            <w:r w:rsidRPr="00CB75F3">
              <w:rPr>
                <w:rFonts w:hint="eastAsia"/>
                <w:i w:val="0"/>
                <w:iCs w:val="0"/>
              </w:rPr>
              <w:t xml:space="preserve">Max values of M and L are based on UE capability, and at least M x L=4 is supported as a UE capability, other UE capabilities are FFS </w:t>
            </w:r>
          </w:p>
          <w:p w14:paraId="47EC93CC" w14:textId="77777777" w:rsidR="00CB75F3" w:rsidRPr="00CB75F3" w:rsidRDefault="00CB75F3" w:rsidP="00CB75F3">
            <w:pPr>
              <w:pStyle w:val="ListParagraph"/>
              <w:numPr>
                <w:ilvl w:val="2"/>
                <w:numId w:val="39"/>
              </w:numPr>
              <w:tabs>
                <w:tab w:val="left" w:pos="2160"/>
              </w:tabs>
              <w:snapToGrid w:val="0"/>
              <w:spacing w:before="0" w:line="240" w:lineRule="auto"/>
              <w:rPr>
                <w:i w:val="0"/>
                <w:iCs w:val="0"/>
              </w:rPr>
            </w:pPr>
            <w:r w:rsidRPr="00CB75F3">
              <w:rPr>
                <w:rFonts w:hint="eastAsia"/>
                <w:i w:val="0"/>
                <w:iCs w:val="0"/>
              </w:rPr>
              <w:t xml:space="preserve">FFS if UE is allowed to report less than M x L beams </w:t>
            </w:r>
          </w:p>
          <w:p w14:paraId="59EEC8C2" w14:textId="77777777" w:rsidR="00CB75F3" w:rsidRPr="00CB75F3" w:rsidRDefault="00CB75F3" w:rsidP="00CB75F3">
            <w:pPr>
              <w:pStyle w:val="ListParagraph"/>
              <w:numPr>
                <w:ilvl w:val="1"/>
                <w:numId w:val="39"/>
              </w:numPr>
              <w:tabs>
                <w:tab w:val="left" w:pos="1440"/>
              </w:tabs>
              <w:snapToGrid w:val="0"/>
              <w:spacing w:before="0" w:line="240" w:lineRule="auto"/>
              <w:rPr>
                <w:i w:val="0"/>
                <w:iCs w:val="0"/>
              </w:rPr>
            </w:pPr>
            <w:r w:rsidRPr="00CB75F3">
              <w:rPr>
                <w:rFonts w:hint="eastAsia"/>
                <w:i w:val="0"/>
                <w:iCs w:val="0"/>
              </w:rPr>
              <w:t xml:space="preserve">The values of M and L are configured to the UE in the reporting configuration </w:t>
            </w:r>
          </w:p>
          <w:p w14:paraId="3898978A" w14:textId="77777777" w:rsidR="00CB75F3" w:rsidRPr="00CB75F3" w:rsidRDefault="00CB75F3" w:rsidP="00CB75F3">
            <w:pPr>
              <w:pStyle w:val="ListParagraph"/>
              <w:numPr>
                <w:ilvl w:val="0"/>
                <w:numId w:val="39"/>
              </w:numPr>
              <w:tabs>
                <w:tab w:val="left" w:pos="720"/>
              </w:tabs>
              <w:snapToGrid w:val="0"/>
              <w:spacing w:before="0" w:line="240" w:lineRule="auto"/>
              <w:rPr>
                <w:i w:val="0"/>
                <w:iCs w:val="0"/>
                <w:sz w:val="21"/>
                <w:szCs w:val="21"/>
                <w:lang w:eastAsia="zh-CN"/>
              </w:rPr>
            </w:pPr>
            <w:r w:rsidRPr="00CB75F3">
              <w:rPr>
                <w:i w:val="0"/>
                <w:iCs w:val="0"/>
                <w:lang w:eastAsia="zh-CN"/>
              </w:rPr>
              <w:t>FFS: T</w:t>
            </w:r>
            <w:r w:rsidRPr="00CB75F3">
              <w:rPr>
                <w:rFonts w:hint="eastAsia"/>
                <w:i w:val="0"/>
                <w:iCs w:val="0"/>
                <w:lang w:eastAsia="zh-CN"/>
              </w:rPr>
              <w:t>he following configurability is introduced in the report configuration</w:t>
            </w:r>
          </w:p>
          <w:p w14:paraId="0C76B753" w14:textId="77777777" w:rsidR="00CB75F3" w:rsidRPr="00CB75F3" w:rsidRDefault="00CB75F3" w:rsidP="00CB75F3">
            <w:pPr>
              <w:pStyle w:val="ListParagraph"/>
              <w:numPr>
                <w:ilvl w:val="1"/>
                <w:numId w:val="39"/>
              </w:numPr>
              <w:tabs>
                <w:tab w:val="left" w:pos="1440"/>
              </w:tabs>
              <w:snapToGrid w:val="0"/>
              <w:spacing w:before="0" w:line="240" w:lineRule="auto"/>
              <w:rPr>
                <w:b/>
                <w:bCs/>
              </w:rPr>
            </w:pPr>
            <w:r w:rsidRPr="00CB75F3">
              <w:rPr>
                <w:rFonts w:hint="eastAsia"/>
                <w:i w:val="0"/>
                <w:iCs w:val="0"/>
                <w:lang w:eastAsia="zh-CN"/>
              </w:rPr>
              <w:t>1) Whether serving cell is always selected in the L cell selection performed by the UE, and applicable when a UE is configured with L&gt;=2</w:t>
            </w:r>
          </w:p>
          <w:p w14:paraId="7BA40764" w14:textId="119140FC" w:rsidR="00E30B08" w:rsidRPr="00E30B08" w:rsidRDefault="00CB75F3" w:rsidP="00CB75F3">
            <w:pPr>
              <w:pStyle w:val="ListParagraph"/>
              <w:numPr>
                <w:ilvl w:val="1"/>
                <w:numId w:val="39"/>
              </w:numPr>
              <w:tabs>
                <w:tab w:val="left" w:pos="1440"/>
              </w:tabs>
              <w:snapToGrid w:val="0"/>
              <w:spacing w:before="0" w:line="240" w:lineRule="auto"/>
              <w:rPr>
                <w:b/>
                <w:bCs/>
              </w:rPr>
            </w:pPr>
            <w:r w:rsidRPr="00CB75F3">
              <w:rPr>
                <w:rFonts w:hint="eastAsia"/>
                <w:i w:val="0"/>
                <w:iCs w:val="0"/>
                <w:lang w:eastAsia="zh-CN"/>
              </w:rPr>
              <w:t>2) at least one of the inter-frequency cells is always selected in the L cell selection performed by the UE, and applicable when a UE is configured with L&gt;=2 and at least one cell in inter-frequency</w:t>
            </w:r>
          </w:p>
        </w:tc>
      </w:tr>
    </w:tbl>
    <w:p w14:paraId="000BF3B4" w14:textId="3ED0F9C5" w:rsidR="00E2080E" w:rsidRDefault="00E2080E" w:rsidP="00E2080E">
      <w:pPr>
        <w:spacing w:before="240"/>
      </w:pPr>
      <w:r>
        <w:t xml:space="preserve">For the first FFS point, </w:t>
      </w:r>
      <w:r w:rsidR="00B269A1">
        <w:t xml:space="preserve">we think it should be up to the UE on how to select the </w:t>
      </w:r>
      <w:r w:rsidR="00C7102A">
        <w:t>L and M since based on measurements, the UE may</w:t>
      </w:r>
      <w:r w:rsidR="0057115C">
        <w:t xml:space="preserve"> decide to use different values of M and L in different reports. Each of the M beams from a </w:t>
      </w:r>
      <w:r w:rsidR="008A7C7C">
        <w:t xml:space="preserve">cell </w:t>
      </w:r>
      <m:oMath>
        <m:r>
          <w:rPr>
            <w:rFonts w:ascii="Cambria Math" w:hAnsi="Cambria Math"/>
          </w:rPr>
          <m:t>l∈</m:t>
        </m:r>
        <m:d>
          <m:dPr>
            <m:begChr m:val="{"/>
            <m:endChr m:val="}"/>
            <m:ctrlPr>
              <w:rPr>
                <w:rFonts w:ascii="Cambria Math" w:hAnsi="Cambria Math"/>
                <w:i/>
              </w:rPr>
            </m:ctrlPr>
          </m:dPr>
          <m:e>
            <m:r>
              <w:rPr>
                <w:rFonts w:ascii="Cambria Math" w:hAnsi="Cambria Math"/>
              </w:rPr>
              <m:t>1,2,…,L</m:t>
            </m:r>
          </m:e>
        </m:d>
      </m:oMath>
      <w:r w:rsidR="008A7C7C">
        <w:t xml:space="preserve"> should be tagged with the index of the candidate cell. </w:t>
      </w:r>
      <w:r w:rsidR="00FD52B2">
        <w:t xml:space="preserve">Only the max values of M and L are up to UE capability. The actual values the UE uses should be up to UE implementation </w:t>
      </w:r>
      <w:proofErr w:type="gramStart"/>
      <w:r w:rsidR="00FD52B2">
        <w:t>as long as</w:t>
      </w:r>
      <w:proofErr w:type="gramEnd"/>
      <w:r w:rsidR="00FD52B2">
        <w:t xml:space="preserve"> the reporting is </w:t>
      </w:r>
      <w:r w:rsidR="008B02D3">
        <w:t>such that gNB can distinguish between each of the L cells.</w:t>
      </w:r>
    </w:p>
    <w:p w14:paraId="22AEE089" w14:textId="6932E779" w:rsidR="008B02D3" w:rsidRPr="00325C5A" w:rsidRDefault="00325C5A" w:rsidP="008B02D3">
      <w:pPr>
        <w:pStyle w:val="ListParagraph"/>
        <w:numPr>
          <w:ilvl w:val="0"/>
          <w:numId w:val="24"/>
        </w:numPr>
        <w:spacing w:before="240"/>
        <w:rPr>
          <w:b/>
          <w:bCs/>
        </w:rPr>
      </w:pPr>
      <w:r w:rsidRPr="00325C5A">
        <w:rPr>
          <w:b/>
          <w:bCs/>
        </w:rPr>
        <w:t xml:space="preserve">UE </w:t>
      </w:r>
      <w:r w:rsidR="00EA124E">
        <w:rPr>
          <w:b/>
          <w:bCs/>
        </w:rPr>
        <w:t>may</w:t>
      </w:r>
      <w:r w:rsidRPr="00325C5A">
        <w:rPr>
          <w:b/>
          <w:bCs/>
        </w:rPr>
        <w:t xml:space="preserve"> send L1</w:t>
      </w:r>
      <w:r w:rsidR="00EA124E">
        <w:rPr>
          <w:b/>
          <w:bCs/>
        </w:rPr>
        <w:t>-</w:t>
      </w:r>
      <w:r w:rsidRPr="00325C5A">
        <w:rPr>
          <w:b/>
          <w:bCs/>
        </w:rPr>
        <w:t xml:space="preserve">RSRP report with different values of M and L for each reporting instance. It is up to UE implementation how the UE chooses M and L based on measurement. </w:t>
      </w:r>
    </w:p>
    <w:p w14:paraId="1B910A55" w14:textId="7B1A3469" w:rsidR="00184C2E" w:rsidRDefault="00184C2E" w:rsidP="00C54A3C">
      <w:pPr>
        <w:pStyle w:val="Heading2"/>
        <w:rPr>
          <w:lang w:val="en-US"/>
        </w:rPr>
      </w:pPr>
      <w:r>
        <w:rPr>
          <w:lang w:val="en-US"/>
        </w:rPr>
        <w:t>Beam Indication</w:t>
      </w:r>
    </w:p>
    <w:tbl>
      <w:tblPr>
        <w:tblStyle w:val="TableGrid"/>
        <w:tblW w:w="0" w:type="auto"/>
        <w:tblLook w:val="04A0" w:firstRow="1" w:lastRow="0" w:firstColumn="1" w:lastColumn="0" w:noHBand="0" w:noVBand="1"/>
      </w:tblPr>
      <w:tblGrid>
        <w:gridCol w:w="10160"/>
      </w:tblGrid>
      <w:tr w:rsidR="00A5011B" w14:paraId="77DC95DC" w14:textId="77777777" w:rsidTr="00A5011B">
        <w:tc>
          <w:tcPr>
            <w:tcW w:w="10160" w:type="dxa"/>
          </w:tcPr>
          <w:p w14:paraId="646E05A4" w14:textId="77777777" w:rsidR="00A5011B" w:rsidRPr="00A5011B" w:rsidRDefault="00A5011B" w:rsidP="00A5011B">
            <w:pPr>
              <w:spacing w:before="240" w:after="0" w:line="240" w:lineRule="auto"/>
              <w:rPr>
                <w:rFonts w:eastAsia="DengXian"/>
                <w:b/>
                <w:bCs/>
                <w:highlight w:val="green"/>
                <w:lang w:eastAsia="zh-CN"/>
              </w:rPr>
            </w:pPr>
            <w:r w:rsidRPr="00A5011B">
              <w:rPr>
                <w:rFonts w:eastAsia="DengXian"/>
                <w:b/>
                <w:bCs/>
                <w:highlight w:val="green"/>
                <w:lang w:eastAsia="zh-CN"/>
              </w:rPr>
              <w:t>Agreement</w:t>
            </w:r>
          </w:p>
          <w:p w14:paraId="6BDB53FF" w14:textId="77777777" w:rsidR="00A5011B" w:rsidRPr="00A5011B" w:rsidRDefault="00A5011B" w:rsidP="00A5011B">
            <w:pPr>
              <w:pStyle w:val="ListParagraph"/>
              <w:numPr>
                <w:ilvl w:val="0"/>
                <w:numId w:val="31"/>
              </w:numPr>
              <w:snapToGrid w:val="0"/>
              <w:spacing w:before="0" w:line="240" w:lineRule="auto"/>
              <w:rPr>
                <w:i w:val="0"/>
                <w:iCs w:val="0"/>
              </w:rPr>
            </w:pPr>
            <w:r w:rsidRPr="00A5011B">
              <w:rPr>
                <w:rFonts w:hint="eastAsia"/>
                <w:i w:val="0"/>
                <w:iCs w:val="0"/>
              </w:rPr>
              <w:t xml:space="preserve">RAN1 to further study if the beam indication of candidate cell(s) L1/L2 mobility should be designed for a specific TCI framework below, and their potential RAN1 spec impact. </w:t>
            </w:r>
          </w:p>
          <w:p w14:paraId="58323B4C"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Option A:</w:t>
            </w:r>
            <w:r w:rsidRPr="00A5011B">
              <w:rPr>
                <w:rFonts w:hint="eastAsia"/>
                <w:i w:val="0"/>
                <w:iCs w:val="0"/>
              </w:rPr>
              <w:t>  Beam indication for Rel-18 L1/L2 mobility is designed based on Rel-17 TCI framework mechanism</w:t>
            </w:r>
          </w:p>
          <w:p w14:paraId="21B69219"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 xml:space="preserve">Option B: </w:t>
            </w:r>
            <w:r w:rsidRPr="00A5011B">
              <w:rPr>
                <w:rFonts w:hint="eastAsia"/>
                <w:i w:val="0"/>
                <w:iCs w:val="0"/>
              </w:rPr>
              <w:t xml:space="preserve">Beam indication for Rel-18 L1/L2 mobility is designed based on Rel-15 TCI framework mechanism </w:t>
            </w:r>
          </w:p>
          <w:p w14:paraId="69DD37B4" w14:textId="77777777" w:rsidR="00A5011B" w:rsidRPr="008548EC" w:rsidRDefault="00A5011B" w:rsidP="00A5011B">
            <w:pPr>
              <w:pStyle w:val="ListParagraph"/>
              <w:numPr>
                <w:ilvl w:val="1"/>
                <w:numId w:val="31"/>
              </w:numPr>
              <w:snapToGrid w:val="0"/>
              <w:spacing w:before="0" w:after="240" w:line="240" w:lineRule="auto"/>
            </w:pPr>
            <w:r w:rsidRPr="00A5011B">
              <w:rPr>
                <w:rFonts w:hint="eastAsia"/>
                <w:b/>
                <w:bCs/>
                <w:i w:val="0"/>
                <w:iCs w:val="0"/>
              </w:rPr>
              <w:t xml:space="preserve">Option C: </w:t>
            </w:r>
            <w:r w:rsidRPr="00A5011B">
              <w:rPr>
                <w:rFonts w:hint="eastAsia"/>
                <w:i w:val="0"/>
                <w:iCs w:val="0"/>
              </w:rPr>
              <w:t>Beam indication for Rel-18 L1/L2 mobility is designed based on both Rel-15 and Rel-17 TCI framework mechanisms</w:t>
            </w:r>
          </w:p>
          <w:p w14:paraId="2A794B4C" w14:textId="77777777" w:rsidR="008548EC" w:rsidRPr="008548EC" w:rsidRDefault="008548EC" w:rsidP="008548EC">
            <w:pPr>
              <w:spacing w:before="0" w:after="0" w:line="240" w:lineRule="auto"/>
              <w:rPr>
                <w:rFonts w:eastAsia="Yu Mincho"/>
                <w:b/>
                <w:bCs/>
                <w:highlight w:val="green"/>
                <w:lang w:eastAsia="ja-JP"/>
              </w:rPr>
            </w:pPr>
            <w:r w:rsidRPr="008548EC">
              <w:rPr>
                <w:rFonts w:eastAsia="Yu Mincho"/>
                <w:b/>
                <w:bCs/>
                <w:highlight w:val="green"/>
                <w:lang w:eastAsia="ja-JP"/>
              </w:rPr>
              <w:t>Agreement</w:t>
            </w:r>
          </w:p>
          <w:p w14:paraId="0A4A714A" w14:textId="77777777" w:rsidR="008548EC" w:rsidRPr="008548EC" w:rsidRDefault="008548EC" w:rsidP="008548EC">
            <w:pPr>
              <w:pStyle w:val="ListParagraph"/>
              <w:numPr>
                <w:ilvl w:val="0"/>
                <w:numId w:val="31"/>
              </w:numPr>
              <w:snapToGrid w:val="0"/>
              <w:spacing w:before="0" w:line="240" w:lineRule="auto"/>
              <w:rPr>
                <w:i w:val="0"/>
                <w:iCs w:val="0"/>
              </w:rPr>
            </w:pPr>
            <w:r w:rsidRPr="008548EC">
              <w:rPr>
                <w:i w:val="0"/>
                <w:iCs w:val="0"/>
              </w:rPr>
              <w:t>The beam indication of candidate cell(s) for Rel-18 LTM should be designed based on the following:</w:t>
            </w:r>
          </w:p>
          <w:p w14:paraId="64E8CCB8" w14:textId="77777777" w:rsidR="008548EC" w:rsidRPr="008548EC" w:rsidRDefault="008548EC" w:rsidP="008548EC">
            <w:pPr>
              <w:pStyle w:val="ListParagraph"/>
              <w:numPr>
                <w:ilvl w:val="1"/>
                <w:numId w:val="31"/>
              </w:numPr>
              <w:snapToGrid w:val="0"/>
              <w:spacing w:before="0" w:line="240" w:lineRule="auto"/>
              <w:ind w:leftChars="275" w:left="970"/>
              <w:rPr>
                <w:i w:val="0"/>
                <w:iCs w:val="0"/>
              </w:rPr>
            </w:pPr>
            <w:r w:rsidRPr="008548EC">
              <w:rPr>
                <w:i w:val="0"/>
                <w:iCs w:val="0"/>
              </w:rPr>
              <w:t xml:space="preserve">Beam indication for Rel-18 LTM is designed based on Rel-17 </w:t>
            </w:r>
            <w:r w:rsidRPr="008548EC">
              <w:rPr>
                <w:i w:val="0"/>
                <w:iCs w:val="0"/>
                <w:color w:val="FF0000"/>
              </w:rPr>
              <w:t xml:space="preserve">unified </w:t>
            </w:r>
            <w:r w:rsidRPr="008548EC">
              <w:rPr>
                <w:i w:val="0"/>
                <w:iCs w:val="0"/>
              </w:rPr>
              <w:t xml:space="preserve">TCI framework, if both serving cell and candidate cell support Rel-17 </w:t>
            </w:r>
            <w:r w:rsidRPr="008548EC">
              <w:rPr>
                <w:i w:val="0"/>
                <w:iCs w:val="0"/>
                <w:color w:val="FF0000"/>
              </w:rPr>
              <w:t>unified</w:t>
            </w:r>
            <w:r w:rsidRPr="008548EC">
              <w:rPr>
                <w:i w:val="0"/>
                <w:iCs w:val="0"/>
              </w:rPr>
              <w:t xml:space="preserve"> TCI framework </w:t>
            </w:r>
          </w:p>
          <w:p w14:paraId="52028875" w14:textId="77777777" w:rsidR="008548EC" w:rsidRPr="008548EC" w:rsidRDefault="008548EC" w:rsidP="008548EC">
            <w:pPr>
              <w:pStyle w:val="ListParagraph"/>
              <w:numPr>
                <w:ilvl w:val="1"/>
                <w:numId w:val="31"/>
              </w:numPr>
              <w:snapToGrid w:val="0"/>
              <w:spacing w:before="0" w:line="240" w:lineRule="auto"/>
              <w:rPr>
                <w:i w:val="0"/>
                <w:iCs w:val="0"/>
              </w:rPr>
            </w:pPr>
            <w:r w:rsidRPr="008548EC">
              <w:rPr>
                <w:i w:val="0"/>
                <w:iCs w:val="0"/>
              </w:rPr>
              <w:t xml:space="preserve">FFS: whether/how to design mechanism for Beam indication for Rel-18 LTM when at least one from serving cell and candidate cell supports only Rel-15 </w:t>
            </w:r>
            <w:r w:rsidRPr="008548EC">
              <w:rPr>
                <w:rFonts w:hint="eastAsia"/>
                <w:i w:val="0"/>
                <w:iCs w:val="0"/>
              </w:rPr>
              <w:t>TCI</w:t>
            </w:r>
            <w:r w:rsidRPr="008548EC">
              <w:rPr>
                <w:i w:val="0"/>
                <w:iCs w:val="0"/>
              </w:rPr>
              <w:t xml:space="preserve"> framework.</w:t>
            </w:r>
          </w:p>
          <w:p w14:paraId="7A7F11D8" w14:textId="246F7BCC" w:rsidR="008548EC" w:rsidRPr="008548EC" w:rsidRDefault="008548EC" w:rsidP="008548EC">
            <w:pPr>
              <w:pStyle w:val="ListParagraph"/>
              <w:numPr>
                <w:ilvl w:val="1"/>
                <w:numId w:val="31"/>
              </w:numPr>
              <w:snapToGrid w:val="0"/>
              <w:spacing w:before="0" w:after="240" w:line="240" w:lineRule="auto"/>
              <w:rPr>
                <w:i w:val="0"/>
                <w:iCs w:val="0"/>
                <w:color w:val="FF0000"/>
              </w:rPr>
            </w:pPr>
            <w:r w:rsidRPr="008548EC">
              <w:rPr>
                <w:rFonts w:hint="eastAsia"/>
                <w:i w:val="0"/>
                <w:iCs w:val="0"/>
                <w:color w:val="FF0000"/>
              </w:rPr>
              <w:lastRenderedPageBreak/>
              <w:t>N</w:t>
            </w:r>
            <w:r w:rsidRPr="008548EC">
              <w:rPr>
                <w:i w:val="0"/>
                <w:iCs w:val="0"/>
                <w:color w:val="FF0000"/>
              </w:rPr>
              <w:t xml:space="preserve">ote: How and whether to indicate the new serving cell(s) and timing for beam indication are separately discussed </w:t>
            </w:r>
          </w:p>
        </w:tc>
      </w:tr>
    </w:tbl>
    <w:p w14:paraId="72139F34" w14:textId="6BB010CE" w:rsidR="00DA1D9F" w:rsidRPr="00DA1D9F" w:rsidRDefault="00DA1D9F" w:rsidP="00DA1D9F">
      <w:pPr>
        <w:spacing w:before="240"/>
      </w:pPr>
      <w:r w:rsidRPr="00DA1D9F">
        <w:lastRenderedPageBreak/>
        <w:t xml:space="preserve">In </w:t>
      </w:r>
      <w:r>
        <w:t xml:space="preserve">Rel-17 unified TCI framework, interaction between unified TCI framework and </w:t>
      </w:r>
      <w:r w:rsidR="00A23B1B">
        <w:t xml:space="preserve">Rel-15 TCI framework was not designed by restriction configuration of these frameworks in the same CC. For Rel-18 LTM, </w:t>
      </w:r>
      <w:r w:rsidR="00C04EBE">
        <w:t xml:space="preserve">design of handover from a serving cell supporting Rel-17 UTCI to a candidate cell supporting Rel-15 TCI framework would incur unnecessary design complications with respect to TCI state configurations especially for the uplink. Therefore, we prefer that Rel-18 LTM is supported only by cells supporting the Rel-17 UTCI framework. </w:t>
      </w:r>
    </w:p>
    <w:p w14:paraId="372B5BE3" w14:textId="318A4E21" w:rsidR="001C2C63" w:rsidRDefault="006E09E1" w:rsidP="001C2C63">
      <w:pPr>
        <w:pStyle w:val="ListParagraph"/>
        <w:numPr>
          <w:ilvl w:val="0"/>
          <w:numId w:val="24"/>
        </w:numPr>
        <w:spacing w:before="240"/>
        <w:rPr>
          <w:b/>
          <w:bCs/>
        </w:rPr>
      </w:pPr>
      <w:r>
        <w:rPr>
          <w:b/>
          <w:bCs/>
        </w:rPr>
        <w:t>LTM</w:t>
      </w:r>
      <w:r w:rsidR="00E472DC">
        <w:rPr>
          <w:b/>
          <w:bCs/>
        </w:rPr>
        <w:t xml:space="preserve"> based handover</w:t>
      </w:r>
      <w:r>
        <w:rPr>
          <w:b/>
          <w:bCs/>
        </w:rPr>
        <w:t xml:space="preserve"> from </w:t>
      </w:r>
      <w:r w:rsidR="00E472DC">
        <w:rPr>
          <w:b/>
          <w:bCs/>
        </w:rPr>
        <w:t>serving</w:t>
      </w:r>
      <w:r>
        <w:rPr>
          <w:b/>
          <w:bCs/>
        </w:rPr>
        <w:t xml:space="preserve"> cell supporting Rel-17 UTCI to a </w:t>
      </w:r>
      <w:r w:rsidR="00E472DC">
        <w:rPr>
          <w:b/>
          <w:bCs/>
        </w:rPr>
        <w:t>candidate cell</w:t>
      </w:r>
      <w:r>
        <w:rPr>
          <w:b/>
          <w:bCs/>
        </w:rPr>
        <w:t xml:space="preserve"> supporting Rel-15 TCI </w:t>
      </w:r>
      <w:r w:rsidR="00E472DC">
        <w:rPr>
          <w:b/>
          <w:bCs/>
        </w:rPr>
        <w:t xml:space="preserve">(and vice-versa) </w:t>
      </w:r>
      <w:r>
        <w:rPr>
          <w:b/>
          <w:bCs/>
        </w:rPr>
        <w:t xml:space="preserve">should not be </w:t>
      </w:r>
      <w:r w:rsidR="00E472DC">
        <w:rPr>
          <w:b/>
          <w:bCs/>
        </w:rPr>
        <w:t xml:space="preserve">allowed. </w:t>
      </w:r>
    </w:p>
    <w:p w14:paraId="2BA5A3B7" w14:textId="542196CA" w:rsidR="00963762" w:rsidRDefault="0004434E" w:rsidP="00963762">
      <w:pPr>
        <w:spacing w:before="240"/>
      </w:pPr>
      <w:r w:rsidRPr="00D956AD">
        <w:t xml:space="preserve">The following agreement was made in </w:t>
      </w:r>
      <w:r w:rsidR="00D956AD" w:rsidRPr="00D956AD">
        <w:t>RAN1#112 for unified TCI based beam indication</w:t>
      </w:r>
    </w:p>
    <w:tbl>
      <w:tblPr>
        <w:tblStyle w:val="TableGrid"/>
        <w:tblW w:w="0" w:type="auto"/>
        <w:tblLook w:val="04A0" w:firstRow="1" w:lastRow="0" w:firstColumn="1" w:lastColumn="0" w:noHBand="0" w:noVBand="1"/>
      </w:tblPr>
      <w:tblGrid>
        <w:gridCol w:w="10160"/>
      </w:tblGrid>
      <w:tr w:rsidR="00D956AD" w14:paraId="50C11A16" w14:textId="77777777" w:rsidTr="00D956AD">
        <w:tc>
          <w:tcPr>
            <w:tcW w:w="10160" w:type="dxa"/>
          </w:tcPr>
          <w:p w14:paraId="1B12A7DE" w14:textId="77777777" w:rsidR="00D956AD" w:rsidRPr="00D956AD" w:rsidRDefault="00D956AD" w:rsidP="00D956AD">
            <w:pPr>
              <w:pStyle w:val="ListParagraph"/>
              <w:numPr>
                <w:ilvl w:val="0"/>
                <w:numId w:val="0"/>
              </w:numPr>
              <w:spacing w:before="0" w:line="240" w:lineRule="auto"/>
              <w:rPr>
                <w:rFonts w:eastAsia="DengXian"/>
                <w:i w:val="0"/>
                <w:iCs w:val="0"/>
                <w:highlight w:val="green"/>
                <w:lang w:eastAsia="zh-CN"/>
              </w:rPr>
            </w:pPr>
            <w:r w:rsidRPr="00D956AD">
              <w:rPr>
                <w:rFonts w:eastAsia="DengXian"/>
                <w:i w:val="0"/>
                <w:iCs w:val="0"/>
                <w:highlight w:val="green"/>
                <w:lang w:eastAsia="zh-CN"/>
              </w:rPr>
              <w:t>Agreement</w:t>
            </w:r>
          </w:p>
          <w:p w14:paraId="35BEBC60" w14:textId="77777777" w:rsidR="00D956AD" w:rsidRPr="00D956AD" w:rsidRDefault="00D956AD" w:rsidP="00D956AD">
            <w:pPr>
              <w:pStyle w:val="ListParagraph"/>
              <w:numPr>
                <w:ilvl w:val="0"/>
                <w:numId w:val="31"/>
              </w:numPr>
              <w:snapToGrid w:val="0"/>
              <w:spacing w:before="0" w:line="240" w:lineRule="auto"/>
              <w:rPr>
                <w:rFonts w:eastAsia="Batang"/>
                <w:b/>
                <w:bCs/>
                <w:i w:val="0"/>
                <w:iCs w:val="0"/>
                <w:u w:val="single"/>
              </w:rPr>
            </w:pPr>
            <w:r w:rsidRPr="00D956AD">
              <w:rPr>
                <w:i w:val="0"/>
                <w:iCs w:val="0"/>
              </w:rPr>
              <w:t xml:space="preserve">At least for Rel-17 unified TCI </w:t>
            </w:r>
            <w:proofErr w:type="gramStart"/>
            <w:r w:rsidRPr="00D956AD">
              <w:rPr>
                <w:i w:val="0"/>
                <w:iCs w:val="0"/>
              </w:rPr>
              <w:t>framework based</w:t>
            </w:r>
            <w:proofErr w:type="gramEnd"/>
            <w:r w:rsidRPr="00D956AD">
              <w:rPr>
                <w:i w:val="0"/>
                <w:iCs w:val="0"/>
              </w:rPr>
              <w:t xml:space="preserve"> beam indication included in cell switch command (i.e. scenario 2), beam indication applies to signals/channels that follow or are configured to follow Rel-17 unified TCI at the target cell(s) </w:t>
            </w:r>
          </w:p>
          <w:p w14:paraId="4341DCD1" w14:textId="579F7E02" w:rsidR="00D956AD" w:rsidRPr="00D956AD" w:rsidRDefault="00D956AD" w:rsidP="00D956AD">
            <w:pPr>
              <w:pStyle w:val="ListParagraph"/>
              <w:numPr>
                <w:ilvl w:val="0"/>
                <w:numId w:val="31"/>
              </w:numPr>
              <w:snapToGrid w:val="0"/>
              <w:spacing w:before="0" w:line="240" w:lineRule="auto"/>
              <w:rPr>
                <w:i w:val="0"/>
                <w:iCs w:val="0"/>
              </w:rPr>
            </w:pPr>
            <w:r w:rsidRPr="00D956AD">
              <w:rPr>
                <w:i w:val="0"/>
                <w:iCs w:val="0"/>
              </w:rPr>
              <w:t xml:space="preserve">FFS: beam indication for </w:t>
            </w:r>
            <w:proofErr w:type="spellStart"/>
            <w:r w:rsidRPr="00D956AD">
              <w:rPr>
                <w:i w:val="0"/>
                <w:iCs w:val="0"/>
              </w:rPr>
              <w:t>mTRP</w:t>
            </w:r>
            <w:proofErr w:type="spellEnd"/>
            <w:r w:rsidRPr="00D956AD">
              <w:rPr>
                <w:i w:val="0"/>
                <w:iCs w:val="0"/>
              </w:rPr>
              <w:t xml:space="preserve"> case</w:t>
            </w:r>
          </w:p>
        </w:tc>
      </w:tr>
    </w:tbl>
    <w:p w14:paraId="5ECFA136" w14:textId="7E91B899" w:rsidR="00D956AD" w:rsidRDefault="003136BD" w:rsidP="00963762">
      <w:pPr>
        <w:spacing w:before="240"/>
      </w:pPr>
      <w:r>
        <w:t xml:space="preserve">Given that RAN1 agreed that beam indication for single TRP works </w:t>
      </w:r>
      <w:r w:rsidR="00D95BC1">
        <w:t xml:space="preserve">without modification, we do not see any need to enhance </w:t>
      </w:r>
      <w:proofErr w:type="spellStart"/>
      <w:r w:rsidR="00D95BC1">
        <w:t>mTRP</w:t>
      </w:r>
      <w:proofErr w:type="spellEnd"/>
      <w:r w:rsidR="00D95BC1">
        <w:t xml:space="preserve"> beam indication case due to serving cell change as well. </w:t>
      </w:r>
      <w:r w:rsidR="009F4CED">
        <w:t xml:space="preserve">The procedures being specified in Rel-18 </w:t>
      </w:r>
      <w:proofErr w:type="spellStart"/>
      <w:r w:rsidR="009F4CED">
        <w:t>eUTCI</w:t>
      </w:r>
      <w:proofErr w:type="spellEnd"/>
      <w:r w:rsidR="009F4CED">
        <w:t xml:space="preserve"> case should be compatible with LTM. </w:t>
      </w:r>
    </w:p>
    <w:p w14:paraId="34989C23" w14:textId="16E8D227" w:rsidR="003A56ED" w:rsidRDefault="00BA4D8C" w:rsidP="00963762">
      <w:pPr>
        <w:spacing w:before="240"/>
      </w:pPr>
      <w:r>
        <w:t>For scenarios supported for beam indication, we have the following agreements from previous RAN1 meetings:</w:t>
      </w:r>
    </w:p>
    <w:tbl>
      <w:tblPr>
        <w:tblStyle w:val="TableGrid"/>
        <w:tblW w:w="0" w:type="auto"/>
        <w:tblLook w:val="04A0" w:firstRow="1" w:lastRow="0" w:firstColumn="1" w:lastColumn="0" w:noHBand="0" w:noVBand="1"/>
      </w:tblPr>
      <w:tblGrid>
        <w:gridCol w:w="10160"/>
      </w:tblGrid>
      <w:tr w:rsidR="00BA4D8C" w14:paraId="1EDAEA29" w14:textId="77777777" w:rsidTr="00BA4D8C">
        <w:tc>
          <w:tcPr>
            <w:tcW w:w="10160" w:type="dxa"/>
          </w:tcPr>
          <w:p w14:paraId="6ECC9F36" w14:textId="77777777" w:rsidR="00834C82" w:rsidRPr="00834C82" w:rsidRDefault="00834C82" w:rsidP="00834C82">
            <w:pPr>
              <w:spacing w:before="0" w:after="0" w:line="240" w:lineRule="auto"/>
              <w:rPr>
                <w:rFonts w:eastAsia="Batang"/>
                <w:highlight w:val="green"/>
              </w:rPr>
            </w:pPr>
            <w:r w:rsidRPr="00834C82">
              <w:rPr>
                <w:highlight w:val="green"/>
              </w:rPr>
              <w:t>Agreement</w:t>
            </w:r>
          </w:p>
          <w:p w14:paraId="3B04D07B" w14:textId="77777777" w:rsidR="00834C82" w:rsidRPr="00834C82" w:rsidRDefault="00834C82" w:rsidP="00834C82">
            <w:pPr>
              <w:numPr>
                <w:ilvl w:val="0"/>
                <w:numId w:val="31"/>
              </w:numPr>
              <w:spacing w:before="0" w:after="0" w:line="240" w:lineRule="auto"/>
              <w:jc w:val="left"/>
              <w:rPr>
                <w:rFonts w:eastAsia="MS PGothic"/>
              </w:rPr>
            </w:pPr>
            <w:r w:rsidRPr="00834C82">
              <w:t xml:space="preserve">For beam indication timing for Rel-18 LTM, </w:t>
            </w:r>
          </w:p>
          <w:p w14:paraId="42BECDE2" w14:textId="77777777" w:rsidR="00834C82" w:rsidRPr="00834C82" w:rsidRDefault="00834C82" w:rsidP="00834C82">
            <w:pPr>
              <w:numPr>
                <w:ilvl w:val="1"/>
                <w:numId w:val="31"/>
              </w:numPr>
              <w:spacing w:before="0" w:after="0" w:line="240" w:lineRule="auto"/>
              <w:jc w:val="left"/>
              <w:rPr>
                <w:rFonts w:eastAsia="MS PGothic"/>
              </w:rPr>
            </w:pPr>
            <w:r w:rsidRPr="00834C82">
              <w:t xml:space="preserve">Support Scenario 2: Beam indication together with cell switch command, </w:t>
            </w:r>
          </w:p>
          <w:p w14:paraId="2CED30B8" w14:textId="77777777" w:rsidR="00834C82" w:rsidRPr="00834C82" w:rsidRDefault="00834C82" w:rsidP="00834C82">
            <w:pPr>
              <w:numPr>
                <w:ilvl w:val="2"/>
                <w:numId w:val="31"/>
              </w:numPr>
              <w:spacing w:before="0" w:after="0" w:line="240" w:lineRule="auto"/>
              <w:jc w:val="left"/>
              <w:rPr>
                <w:rFonts w:eastAsia="MS PGothic"/>
              </w:rPr>
            </w:pPr>
            <w:r w:rsidRPr="00834C82">
              <w:t xml:space="preserve">For Rel-17 unified TCI framework, </w:t>
            </w:r>
          </w:p>
          <w:p w14:paraId="2272BF9D" w14:textId="77777777" w:rsidR="00834C82" w:rsidRPr="00834C82" w:rsidRDefault="00834C82" w:rsidP="00834C82">
            <w:pPr>
              <w:numPr>
                <w:ilvl w:val="3"/>
                <w:numId w:val="31"/>
              </w:numPr>
              <w:spacing w:before="0" w:after="0" w:line="240" w:lineRule="auto"/>
              <w:jc w:val="left"/>
              <w:rPr>
                <w:rFonts w:eastAsia="MS PGothic"/>
              </w:rPr>
            </w:pPr>
            <w:r w:rsidRPr="00834C82">
              <w:t>Beam indication indicates TCI state for each target serving cell</w:t>
            </w:r>
          </w:p>
          <w:p w14:paraId="272DA96D" w14:textId="77777777" w:rsidR="00834C82" w:rsidRPr="00834C82" w:rsidRDefault="00834C82" w:rsidP="00834C82">
            <w:pPr>
              <w:numPr>
                <w:ilvl w:val="1"/>
                <w:numId w:val="31"/>
              </w:numPr>
              <w:spacing w:before="0" w:after="0" w:line="240" w:lineRule="auto"/>
              <w:jc w:val="left"/>
              <w:rPr>
                <w:rFonts w:eastAsia="Batang"/>
              </w:rPr>
            </w:pPr>
            <w:r w:rsidRPr="00834C82">
              <w:t>FFS: Scenario 1: Beam indication before cell switch command</w:t>
            </w:r>
          </w:p>
          <w:p w14:paraId="1DC987B4" w14:textId="77777777" w:rsidR="00834C82" w:rsidRPr="00834C82" w:rsidRDefault="00834C82" w:rsidP="00834C82">
            <w:pPr>
              <w:numPr>
                <w:ilvl w:val="1"/>
                <w:numId w:val="31"/>
              </w:numPr>
              <w:spacing w:before="0" w:after="0" w:line="240" w:lineRule="auto"/>
              <w:jc w:val="left"/>
              <w:rPr>
                <w:rFonts w:eastAsia="Times New Roman"/>
              </w:rPr>
            </w:pPr>
            <w:r w:rsidRPr="00834C82">
              <w:t>FFS: Scenario 3: Beam indication after cell switch command</w:t>
            </w:r>
          </w:p>
          <w:p w14:paraId="42931008" w14:textId="16082715" w:rsidR="00BA4D8C" w:rsidRPr="007646E4" w:rsidRDefault="00834C82" w:rsidP="007646E4">
            <w:pPr>
              <w:numPr>
                <w:ilvl w:val="0"/>
                <w:numId w:val="31"/>
              </w:numPr>
              <w:spacing w:before="0" w:after="0" w:line="240" w:lineRule="auto"/>
              <w:jc w:val="left"/>
              <w:rPr>
                <w:rFonts w:ascii="Arial" w:eastAsia="Batang" w:hAnsi="Arial" w:cs="Arial"/>
              </w:rPr>
            </w:pPr>
            <w:r w:rsidRPr="00834C82">
              <w:t xml:space="preserve">FFS: Activation of TCI state(s) of target serving and/or candidate cell(s). </w:t>
            </w:r>
          </w:p>
        </w:tc>
      </w:tr>
    </w:tbl>
    <w:p w14:paraId="3EE511EA" w14:textId="31E7CA39" w:rsidR="00BA4D8C" w:rsidRDefault="007646E4" w:rsidP="00963762">
      <w:pPr>
        <w:spacing w:before="240"/>
      </w:pPr>
      <w:r>
        <w:t xml:space="preserve">While scenario 2 is already agreed, </w:t>
      </w:r>
      <w:proofErr w:type="gramStart"/>
      <w:r>
        <w:t>scenario</w:t>
      </w:r>
      <w:proofErr w:type="gramEnd"/>
      <w:r>
        <w:t xml:space="preserve"> 1 and 3 are still FFS. In our understanding, a lot of discussion revolves around TCI state activation for candidate cell before cell switch command a</w:t>
      </w:r>
      <w:r w:rsidR="0044241D">
        <w:t xml:space="preserve">nd how this TCI configuration remains valid after cell switch. If we </w:t>
      </w:r>
      <w:proofErr w:type="gramStart"/>
      <w:r w:rsidR="0044241D">
        <w:t>are able to</w:t>
      </w:r>
      <w:proofErr w:type="gramEnd"/>
      <w:r w:rsidR="0044241D">
        <w:t xml:space="preserve"> clarify these points, then we do not see why scenario 1 is essential to Rel-18 LTM. </w:t>
      </w:r>
      <w:proofErr w:type="gramStart"/>
      <w:r w:rsidR="0034757B">
        <w:t>As long as</w:t>
      </w:r>
      <w:proofErr w:type="gramEnd"/>
      <w:r w:rsidR="0034757B">
        <w:t xml:space="preserve"> TCI states are activated, there would not be any major difference in sending the beam indication with or before the cell switch command MAC-CE. </w:t>
      </w:r>
      <w:r w:rsidR="00104014">
        <w:t xml:space="preserve">Additionally, the activation of TCI states is also dependent on how RAN2 provides the TCI state list for candidate cells. A new TCI activation MAC-CE for candidate cells may be further designed by RAN2. RAN1 can discuss how many such activations is expected </w:t>
      </w:r>
      <w:r w:rsidR="00E7076F">
        <w:t>e.g., if only for one candidate cell.</w:t>
      </w:r>
    </w:p>
    <w:p w14:paraId="246E7411" w14:textId="1C2E2DE0" w:rsidR="00E7076F" w:rsidRDefault="00E7076F" w:rsidP="00E7076F">
      <w:pPr>
        <w:pStyle w:val="ListParagraph"/>
        <w:numPr>
          <w:ilvl w:val="0"/>
          <w:numId w:val="24"/>
        </w:numPr>
        <w:spacing w:before="240"/>
        <w:rPr>
          <w:b/>
          <w:bCs/>
        </w:rPr>
      </w:pPr>
      <w:r w:rsidRPr="00DE4DE6">
        <w:rPr>
          <w:b/>
          <w:bCs/>
        </w:rPr>
        <w:t>Scenario 2 with candidate cell TCI state activation after early sync procedure is suffi</w:t>
      </w:r>
      <w:r w:rsidR="00975F97" w:rsidRPr="00DE4DE6">
        <w:rPr>
          <w:b/>
          <w:bCs/>
        </w:rPr>
        <w:t>cient for Rel-18 LTM. Scenario 1 and 3 may be deprioritized</w:t>
      </w:r>
    </w:p>
    <w:p w14:paraId="2C4FFAC8" w14:textId="12655D77" w:rsidR="00175D7A" w:rsidRPr="00175D7A" w:rsidRDefault="00175D7A" w:rsidP="00175D7A">
      <w:pPr>
        <w:spacing w:before="240"/>
      </w:pPr>
      <w:r w:rsidRPr="00175D7A">
        <w:t>The following working assumption was made in RAN1#112 bis-e:</w:t>
      </w:r>
    </w:p>
    <w:tbl>
      <w:tblPr>
        <w:tblStyle w:val="TableGrid"/>
        <w:tblW w:w="0" w:type="auto"/>
        <w:tblLook w:val="04A0" w:firstRow="1" w:lastRow="0" w:firstColumn="1" w:lastColumn="0" w:noHBand="0" w:noVBand="1"/>
      </w:tblPr>
      <w:tblGrid>
        <w:gridCol w:w="10160"/>
      </w:tblGrid>
      <w:tr w:rsidR="004875FA" w14:paraId="7CAC30FA" w14:textId="77777777" w:rsidTr="004875FA">
        <w:tc>
          <w:tcPr>
            <w:tcW w:w="10160" w:type="dxa"/>
          </w:tcPr>
          <w:p w14:paraId="65166A49" w14:textId="77777777" w:rsidR="00D5679C" w:rsidRPr="00D5679C" w:rsidRDefault="00D5679C" w:rsidP="00D5679C">
            <w:pPr>
              <w:spacing w:before="0" w:after="0" w:line="240" w:lineRule="auto"/>
              <w:rPr>
                <w:rFonts w:eastAsia="DengXian" w:hint="eastAsia"/>
                <w:highlight w:val="darkYellow"/>
                <w:lang w:eastAsia="zh-CN"/>
              </w:rPr>
            </w:pPr>
            <w:r w:rsidRPr="00D5679C">
              <w:rPr>
                <w:rFonts w:eastAsia="DengXian"/>
                <w:highlight w:val="darkYellow"/>
                <w:lang w:eastAsia="zh-CN"/>
              </w:rPr>
              <w:t>Working Assumption</w:t>
            </w:r>
          </w:p>
          <w:p w14:paraId="27F84EFC" w14:textId="77777777" w:rsidR="00D5679C" w:rsidRPr="00D5679C" w:rsidRDefault="00D5679C" w:rsidP="00D5679C">
            <w:pPr>
              <w:pStyle w:val="ListParagraph"/>
              <w:snapToGrid w:val="0"/>
              <w:spacing w:before="0" w:line="240" w:lineRule="auto"/>
              <w:ind w:left="0"/>
              <w:rPr>
                <w:i w:val="0"/>
                <w:iCs w:val="0"/>
              </w:rPr>
            </w:pPr>
            <w:r w:rsidRPr="00D5679C">
              <w:rPr>
                <w:i w:val="0"/>
                <w:iCs w:val="0"/>
              </w:rPr>
              <w:t>On the presence of beam indication within cell switch command, at least for scenario 2, following is supported:</w:t>
            </w:r>
          </w:p>
          <w:p w14:paraId="7BFAD290" w14:textId="77777777" w:rsidR="00D5679C" w:rsidRPr="00D5679C" w:rsidRDefault="00D5679C" w:rsidP="00D5679C">
            <w:pPr>
              <w:pStyle w:val="ListParagraph"/>
              <w:numPr>
                <w:ilvl w:val="0"/>
                <w:numId w:val="44"/>
              </w:numPr>
              <w:snapToGrid w:val="0"/>
              <w:spacing w:before="0" w:line="240" w:lineRule="auto"/>
              <w:ind w:left="426" w:hanging="426"/>
              <w:rPr>
                <w:rFonts w:hint="eastAsia"/>
                <w:i w:val="0"/>
                <w:iCs w:val="0"/>
              </w:rPr>
            </w:pPr>
            <w:r w:rsidRPr="00D5679C">
              <w:rPr>
                <w:i w:val="0"/>
                <w:iCs w:val="0"/>
              </w:rPr>
              <w:t>A field to indicate 1 joint or 1 pair of UL and DL unified TCI State index for the target cell field is always present in the cell switch command.</w:t>
            </w:r>
          </w:p>
          <w:p w14:paraId="606CE748" w14:textId="77777777" w:rsidR="00D5679C" w:rsidRPr="00D5679C" w:rsidRDefault="00D5679C" w:rsidP="00D5679C">
            <w:pPr>
              <w:pStyle w:val="ListParagraph"/>
              <w:snapToGrid w:val="0"/>
              <w:spacing w:before="0" w:line="240" w:lineRule="auto"/>
              <w:ind w:left="0"/>
              <w:rPr>
                <w:rFonts w:hint="eastAsia"/>
                <w:i w:val="0"/>
                <w:iCs w:val="0"/>
              </w:rPr>
            </w:pPr>
            <w:r w:rsidRPr="00D5679C">
              <w:rPr>
                <w:i w:val="0"/>
                <w:iCs w:val="0"/>
              </w:rPr>
              <w:t>Note: If scenarios 1 and 3 are agreed to be supported in R18 LTM other solutions may be considered.</w:t>
            </w:r>
          </w:p>
          <w:p w14:paraId="12B31EAB" w14:textId="77777777" w:rsidR="004875FA" w:rsidRDefault="004875FA" w:rsidP="004875FA">
            <w:pPr>
              <w:spacing w:before="0" w:after="0" w:line="240" w:lineRule="auto"/>
            </w:pPr>
          </w:p>
        </w:tc>
      </w:tr>
    </w:tbl>
    <w:p w14:paraId="0E575A53" w14:textId="521E1E5A" w:rsidR="00175D7A" w:rsidRDefault="0050528E" w:rsidP="00963762">
      <w:pPr>
        <w:spacing w:before="240"/>
      </w:pPr>
      <w:r>
        <w:t>The working assumption should be confirmed</w:t>
      </w:r>
      <w:r w:rsidR="00FF310B">
        <w:t xml:space="preserve"> with some </w:t>
      </w:r>
      <w:r w:rsidR="00BE24DE">
        <w:t>updates</w:t>
      </w:r>
      <w:r>
        <w:t xml:space="preserve"> since this is the most reasonable </w:t>
      </w:r>
      <w:r w:rsidR="00555770">
        <w:t xml:space="preserve">method of beam indication. We want to note that in separate DL/UL TCI mode, it is also possible that </w:t>
      </w:r>
      <w:r w:rsidR="00E81CF5">
        <w:t xml:space="preserve">only a single DL or single UL TCI is </w:t>
      </w:r>
      <w:proofErr w:type="gramStart"/>
      <w:r w:rsidR="00E81CF5">
        <w:t>indicated</w:t>
      </w:r>
      <w:proofErr w:type="gramEnd"/>
      <w:r w:rsidR="00E81CF5">
        <w:t xml:space="preserve"> and this should also be supported in the inter-cell case. Additionally, the field to indicate the beam may correspond to a TCI </w:t>
      </w:r>
      <w:r w:rsidR="00E81CF5">
        <w:lastRenderedPageBreak/>
        <w:t xml:space="preserve">codepoint index </w:t>
      </w:r>
      <w:r w:rsidR="00FF310B">
        <w:t>when the TCI state activation is received before the cell switch command. Base</w:t>
      </w:r>
      <w:r w:rsidR="00BE24DE">
        <w:t xml:space="preserve">d on the current wording it appears that in separate DL/UL TCI mode, the TCI state codepoints cannot be mapped to single </w:t>
      </w:r>
      <w:r w:rsidR="007A68E7">
        <w:t>DL/UL TCI states or even if mapped, such codepoints cannot be used for beam indication. Therefore</w:t>
      </w:r>
      <w:r w:rsidR="007E7F27">
        <w:t>,</w:t>
      </w:r>
      <w:r w:rsidR="007A68E7">
        <w:t xml:space="preserve"> we propose the following update to the WA:</w:t>
      </w:r>
    </w:p>
    <w:p w14:paraId="3FE62B44" w14:textId="77777777" w:rsidR="007E7F27" w:rsidRDefault="007E7F27" w:rsidP="003601F9">
      <w:pPr>
        <w:pStyle w:val="ListParagraph"/>
        <w:numPr>
          <w:ilvl w:val="0"/>
          <w:numId w:val="24"/>
        </w:numPr>
        <w:spacing w:before="240"/>
        <w:rPr>
          <w:b/>
          <w:bCs/>
        </w:rPr>
      </w:pPr>
      <w:r>
        <w:rPr>
          <w:b/>
          <w:bCs/>
        </w:rPr>
        <w:t xml:space="preserve">Confirm the working assumption from RAN1#112bis-e with the following </w:t>
      </w:r>
      <w:r w:rsidRPr="0070319D">
        <w:rPr>
          <w:b/>
          <w:bCs/>
          <w:color w:val="FF0000"/>
        </w:rPr>
        <w:t>update in red</w:t>
      </w:r>
      <w:r>
        <w:rPr>
          <w:b/>
          <w:bCs/>
        </w:rPr>
        <w:t xml:space="preserve">. </w:t>
      </w:r>
    </w:p>
    <w:p w14:paraId="44749500" w14:textId="662BF86C" w:rsidR="007E7F27" w:rsidRPr="007E7F27" w:rsidRDefault="007A68E7" w:rsidP="0070319D">
      <w:pPr>
        <w:pStyle w:val="ListParagraph"/>
        <w:numPr>
          <w:ilvl w:val="0"/>
          <w:numId w:val="0"/>
        </w:numPr>
        <w:ind w:left="720"/>
        <w:rPr>
          <w:b/>
          <w:bCs/>
        </w:rPr>
      </w:pPr>
      <w:r w:rsidRPr="007E7F27">
        <w:rPr>
          <w:b/>
          <w:bCs/>
        </w:rPr>
        <w:t>On the presence of beam indication within cell switch command, at least for scenario 2, following is supported:</w:t>
      </w:r>
    </w:p>
    <w:p w14:paraId="5D326300" w14:textId="3452CA19" w:rsidR="007A68E7" w:rsidRDefault="007A68E7" w:rsidP="006E7D45">
      <w:pPr>
        <w:pStyle w:val="ListParagraph"/>
        <w:numPr>
          <w:ilvl w:val="0"/>
          <w:numId w:val="49"/>
        </w:numPr>
        <w:ind w:left="1530" w:hanging="270"/>
      </w:pPr>
      <w:r w:rsidRPr="007E7F27">
        <w:rPr>
          <w:b/>
          <w:bCs/>
        </w:rPr>
        <w:t xml:space="preserve">A field to indicate 1 joint </w:t>
      </w:r>
      <w:r w:rsidRPr="007E7F27">
        <w:rPr>
          <w:b/>
          <w:bCs/>
          <w:color w:val="FF0000"/>
        </w:rPr>
        <w:t>or</w:t>
      </w:r>
      <w:r w:rsidR="007E7F27" w:rsidRPr="007E7F27">
        <w:rPr>
          <w:b/>
          <w:bCs/>
          <w:color w:val="FF0000"/>
        </w:rPr>
        <w:t xml:space="preserve"> 1 DL or 1 UL</w:t>
      </w:r>
      <w:r w:rsidR="007E7F27">
        <w:rPr>
          <w:b/>
          <w:bCs/>
        </w:rPr>
        <w:t xml:space="preserve"> or</w:t>
      </w:r>
      <w:r w:rsidRPr="007E7F27">
        <w:rPr>
          <w:b/>
          <w:bCs/>
        </w:rPr>
        <w:t xml:space="preserve"> 1 pair of UL and DL unified TCI State index for the target cell field is always present in the cell switch command</w:t>
      </w:r>
      <w:r>
        <w:t>.</w:t>
      </w:r>
    </w:p>
    <w:p w14:paraId="7BFB44FA" w14:textId="15C3A9D7" w:rsidR="003A56ED" w:rsidRDefault="00165AF4" w:rsidP="00963762">
      <w:pPr>
        <w:spacing w:before="240"/>
      </w:pPr>
      <w:r>
        <w:t xml:space="preserve">For </w:t>
      </w:r>
      <w:r w:rsidR="001A3747">
        <w:t>TCI state activation of candidate cells, the following agreement was made in RAN1#112bis-e</w:t>
      </w:r>
    </w:p>
    <w:tbl>
      <w:tblPr>
        <w:tblStyle w:val="TableGrid"/>
        <w:tblW w:w="0" w:type="auto"/>
        <w:tblLook w:val="04A0" w:firstRow="1" w:lastRow="0" w:firstColumn="1" w:lastColumn="0" w:noHBand="0" w:noVBand="1"/>
      </w:tblPr>
      <w:tblGrid>
        <w:gridCol w:w="10160"/>
      </w:tblGrid>
      <w:tr w:rsidR="008A48DD" w14:paraId="5B3CB959" w14:textId="77777777" w:rsidTr="008A48DD">
        <w:tc>
          <w:tcPr>
            <w:tcW w:w="10160" w:type="dxa"/>
          </w:tcPr>
          <w:p w14:paraId="107F94BA" w14:textId="77777777" w:rsidR="002A3EFF" w:rsidRPr="002A3EFF" w:rsidRDefault="002A3EFF" w:rsidP="002A3EFF">
            <w:pPr>
              <w:spacing w:before="0" w:after="0" w:line="240" w:lineRule="auto"/>
              <w:contextualSpacing/>
              <w:rPr>
                <w:highlight w:val="green"/>
              </w:rPr>
            </w:pPr>
            <w:r w:rsidRPr="002A3EFF">
              <w:rPr>
                <w:b/>
                <w:bCs/>
                <w:highlight w:val="green"/>
              </w:rPr>
              <w:t>Agreement</w:t>
            </w:r>
          </w:p>
          <w:p w14:paraId="097955DA" w14:textId="77777777" w:rsidR="002A3EFF" w:rsidRPr="002A3EFF" w:rsidRDefault="002A3EFF" w:rsidP="002A3EFF">
            <w:pPr>
              <w:spacing w:before="0" w:after="0" w:line="240" w:lineRule="auto"/>
              <w:contextualSpacing/>
            </w:pPr>
            <w:r w:rsidRPr="002A3EFF">
              <w:rPr>
                <w:rFonts w:hint="eastAsia"/>
              </w:rPr>
              <w:t>For the Rel-17 unified TCI based beam indication in Rel-18 LTM, at least Alt 1 is supported:</w:t>
            </w:r>
          </w:p>
          <w:p w14:paraId="0EDF3B1B" w14:textId="77777777" w:rsidR="002A3EFF" w:rsidRPr="002A3EFF" w:rsidRDefault="002A3EFF" w:rsidP="002A3EFF">
            <w:pPr>
              <w:pStyle w:val="ListParagraph"/>
              <w:numPr>
                <w:ilvl w:val="0"/>
                <w:numId w:val="44"/>
              </w:numPr>
              <w:snapToGrid w:val="0"/>
              <w:spacing w:before="0" w:line="240" w:lineRule="auto"/>
              <w:contextualSpacing/>
              <w:rPr>
                <w:rFonts w:ascii="Calibri" w:hAnsi="Calibri" w:cs="Calibri"/>
                <w:i w:val="0"/>
                <w:iCs w:val="0"/>
                <w:sz w:val="22"/>
                <w:szCs w:val="22"/>
              </w:rPr>
            </w:pPr>
            <w:r w:rsidRPr="002A3EFF">
              <w:rPr>
                <w:rFonts w:hint="eastAsia"/>
                <w:b/>
                <w:bCs/>
                <w:i w:val="0"/>
                <w:iCs w:val="0"/>
              </w:rPr>
              <w:t>Alt 1:</w:t>
            </w:r>
            <w:r w:rsidRPr="002A3EFF">
              <w:rPr>
                <w:rFonts w:hint="eastAsia"/>
                <w:i w:val="0"/>
                <w:iCs w:val="0"/>
              </w:rPr>
              <w:t xml:space="preserve"> TCI state activation of </w:t>
            </w:r>
            <w:r w:rsidRPr="002A3EFF">
              <w:rPr>
                <w:i w:val="0"/>
                <w:iCs w:val="0"/>
              </w:rPr>
              <w:t>a</w:t>
            </w:r>
            <w:r w:rsidRPr="002A3EFF">
              <w:rPr>
                <w:rFonts w:hint="eastAsia"/>
                <w:i w:val="0"/>
                <w:iCs w:val="0"/>
              </w:rPr>
              <w:t xml:space="preserve"> </w:t>
            </w:r>
            <w:r w:rsidRPr="002A3EFF">
              <w:rPr>
                <w:i w:val="0"/>
                <w:iCs w:val="0"/>
              </w:rPr>
              <w:t>candidate</w:t>
            </w:r>
            <w:r w:rsidRPr="002A3EFF">
              <w:rPr>
                <w:rFonts w:hint="eastAsia"/>
                <w:i w:val="0"/>
                <w:iCs w:val="0"/>
              </w:rPr>
              <w:t xml:space="preserve"> cell is received before the reception of beam indication of the </w:t>
            </w:r>
            <w:r w:rsidRPr="002A3EFF">
              <w:rPr>
                <w:i w:val="0"/>
                <w:iCs w:val="0"/>
              </w:rPr>
              <w:t>candidate</w:t>
            </w:r>
            <w:r w:rsidRPr="002A3EFF">
              <w:rPr>
                <w:rFonts w:hint="eastAsia"/>
                <w:i w:val="0"/>
                <w:iCs w:val="0"/>
              </w:rPr>
              <w:t xml:space="preserve"> cell, </w:t>
            </w:r>
          </w:p>
          <w:p w14:paraId="24EB230C" w14:textId="77777777" w:rsidR="002A3EFF" w:rsidRPr="002A3EFF" w:rsidRDefault="002A3EFF" w:rsidP="002A3EFF">
            <w:pPr>
              <w:pStyle w:val="ListParagraph"/>
              <w:numPr>
                <w:ilvl w:val="0"/>
                <w:numId w:val="44"/>
              </w:numPr>
              <w:snapToGrid w:val="0"/>
              <w:spacing w:before="0" w:line="240" w:lineRule="auto"/>
              <w:contextualSpacing/>
              <w:rPr>
                <w:i w:val="0"/>
                <w:iCs w:val="0"/>
              </w:rPr>
            </w:pPr>
            <w:r w:rsidRPr="002A3EFF">
              <w:rPr>
                <w:rFonts w:hint="eastAsia"/>
                <w:b/>
                <w:bCs/>
                <w:i w:val="0"/>
                <w:iCs w:val="0"/>
              </w:rPr>
              <w:t>Alt 2:</w:t>
            </w:r>
            <w:r w:rsidRPr="002A3EFF">
              <w:rPr>
                <w:rFonts w:hint="eastAsia"/>
                <w:i w:val="0"/>
                <w:iCs w:val="0"/>
              </w:rPr>
              <w:t xml:space="preserve"> TCI state activation of </w:t>
            </w:r>
            <w:r w:rsidRPr="002A3EFF">
              <w:rPr>
                <w:i w:val="0"/>
                <w:iCs w:val="0"/>
              </w:rPr>
              <w:t>a candidate</w:t>
            </w:r>
            <w:r w:rsidRPr="002A3EFF">
              <w:rPr>
                <w:rFonts w:hint="eastAsia"/>
                <w:i w:val="0"/>
                <w:iCs w:val="0"/>
              </w:rPr>
              <w:t xml:space="preserve"> cell is received together with the reception of beam indication of the </w:t>
            </w:r>
            <w:r w:rsidRPr="002A3EFF">
              <w:rPr>
                <w:i w:val="0"/>
                <w:iCs w:val="0"/>
              </w:rPr>
              <w:t>candidate</w:t>
            </w:r>
            <w:r w:rsidRPr="002A3EFF">
              <w:rPr>
                <w:rFonts w:hint="eastAsia"/>
                <w:i w:val="0"/>
                <w:iCs w:val="0"/>
              </w:rPr>
              <w:t xml:space="preserve"> cell</w:t>
            </w:r>
          </w:p>
          <w:p w14:paraId="6BAC4B97" w14:textId="77777777" w:rsidR="002A3EFF" w:rsidRPr="002A3EFF" w:rsidRDefault="002A3EFF" w:rsidP="002A3EFF">
            <w:pPr>
              <w:pStyle w:val="ListParagraph"/>
              <w:numPr>
                <w:ilvl w:val="1"/>
                <w:numId w:val="44"/>
              </w:numPr>
              <w:snapToGrid w:val="0"/>
              <w:spacing w:before="0" w:line="240" w:lineRule="auto"/>
              <w:contextualSpacing/>
              <w:rPr>
                <w:rFonts w:ascii="Yu Gothic" w:hAnsi="Yu Gothic"/>
                <w:i w:val="0"/>
                <w:iCs w:val="0"/>
              </w:rPr>
            </w:pPr>
            <w:r w:rsidRPr="002A3EFF">
              <w:rPr>
                <w:rFonts w:hint="eastAsia"/>
                <w:i w:val="0"/>
                <w:iCs w:val="0"/>
              </w:rPr>
              <w:t>FFS: signalling details for TCI state indication, if both activation and indication are done in the same MAC CE message carrying switch command</w:t>
            </w:r>
          </w:p>
          <w:p w14:paraId="4BDCBD97" w14:textId="77777777" w:rsidR="002A3EFF" w:rsidRPr="002A3EFF" w:rsidRDefault="002A3EFF" w:rsidP="002A3EFF">
            <w:pPr>
              <w:pStyle w:val="ListParagraph"/>
              <w:numPr>
                <w:ilvl w:val="0"/>
                <w:numId w:val="44"/>
              </w:numPr>
              <w:snapToGrid w:val="0"/>
              <w:spacing w:before="0" w:line="240" w:lineRule="auto"/>
              <w:contextualSpacing/>
              <w:rPr>
                <w:i w:val="0"/>
                <w:iCs w:val="0"/>
              </w:rPr>
            </w:pPr>
            <w:r w:rsidRPr="002A3EFF">
              <w:rPr>
                <w:rFonts w:hint="eastAsia"/>
                <w:b/>
                <w:bCs/>
                <w:i w:val="0"/>
                <w:iCs w:val="0"/>
              </w:rPr>
              <w:t>Alt 3:</w:t>
            </w:r>
            <w:r w:rsidRPr="002A3EFF">
              <w:rPr>
                <w:rFonts w:hint="eastAsia"/>
                <w:i w:val="0"/>
                <w:iCs w:val="0"/>
              </w:rPr>
              <w:t xml:space="preserve"> Alt 1 and/or Alt 2 can be supported based on the UE capability</w:t>
            </w:r>
          </w:p>
          <w:p w14:paraId="6E622CAF" w14:textId="77777777" w:rsidR="002A3EFF" w:rsidRPr="002A3EFF" w:rsidRDefault="002A3EFF" w:rsidP="002A3EFF">
            <w:pPr>
              <w:spacing w:before="0" w:after="0" w:line="240" w:lineRule="auto"/>
              <w:contextualSpacing/>
            </w:pPr>
            <w:r w:rsidRPr="002A3EFF">
              <w:rPr>
                <w:rFonts w:hint="eastAsia"/>
                <w:b/>
                <w:bCs/>
              </w:rPr>
              <w:t>FFS:</w:t>
            </w:r>
            <w:r w:rsidRPr="002A3EFF">
              <w:rPr>
                <w:rFonts w:hint="eastAsia"/>
              </w:rPr>
              <w:t xml:space="preserve"> signalling details for TCI state activation</w:t>
            </w:r>
          </w:p>
          <w:p w14:paraId="475925D1" w14:textId="77777777" w:rsidR="002A3EFF" w:rsidRPr="002A3EFF" w:rsidRDefault="002A3EFF" w:rsidP="002A3EFF">
            <w:pPr>
              <w:spacing w:before="0" w:after="0" w:line="240" w:lineRule="auto"/>
              <w:contextualSpacing/>
            </w:pPr>
            <w:r w:rsidRPr="002A3EFF">
              <w:rPr>
                <w:rFonts w:hint="eastAsia"/>
                <w:b/>
                <w:bCs/>
              </w:rPr>
              <w:t>FFS:</w:t>
            </w:r>
            <w:r w:rsidRPr="002A3EFF">
              <w:rPr>
                <w:rFonts w:hint="eastAsia"/>
              </w:rPr>
              <w:t xml:space="preserve"> </w:t>
            </w:r>
            <w:r w:rsidRPr="002A3EFF">
              <w:t xml:space="preserve">For Alt 1, </w:t>
            </w:r>
            <w:r w:rsidRPr="002A3EFF">
              <w:rPr>
                <w:rFonts w:hint="eastAsia"/>
              </w:rPr>
              <w:t>whether/how TCI state activation for candidate cell(s) is allowed</w:t>
            </w:r>
          </w:p>
          <w:p w14:paraId="33F50E92" w14:textId="562110AF" w:rsidR="008A48DD" w:rsidRDefault="002A3EFF" w:rsidP="002A3EFF">
            <w:pPr>
              <w:spacing w:before="0" w:after="0" w:line="240" w:lineRule="auto"/>
              <w:contextualSpacing/>
            </w:pPr>
            <w:r w:rsidRPr="002A3EFF">
              <w:rPr>
                <w:rFonts w:hint="eastAsia"/>
                <w:b/>
                <w:bCs/>
              </w:rPr>
              <w:t>Note:</w:t>
            </w:r>
            <w:r w:rsidRPr="002A3EFF">
              <w:rPr>
                <w:rFonts w:hint="eastAsia"/>
              </w:rPr>
              <w:t xml:space="preserve"> If scenarios 1 and 3 are to be supported other beam indication/TCI activation timing relationships are not precluded.</w:t>
            </w:r>
          </w:p>
        </w:tc>
      </w:tr>
    </w:tbl>
    <w:p w14:paraId="2DF9818B" w14:textId="012BC6F9" w:rsidR="001A3747" w:rsidRDefault="00334FD7" w:rsidP="00963762">
      <w:pPr>
        <w:spacing w:before="240"/>
      </w:pPr>
      <w:r>
        <w:t xml:space="preserve">From an operational standpoint, Atl-1 is sufficient to support </w:t>
      </w:r>
      <w:r w:rsidR="005C393C">
        <w:t xml:space="preserve">any scenario of beam indication and is a clean solution in line with intra-cell unified TCI operation where the TCI state activation MAC-CE is received before beam indication. Alt-2 will further complicate signalling design without any clear </w:t>
      </w:r>
      <w:r w:rsidR="00C105D1">
        <w:t xml:space="preserve">benefits for beam indication for inter-cell case. Additionally, if both TCI activation </w:t>
      </w:r>
      <w:r w:rsidR="00AD58ED">
        <w:t xml:space="preserve">is also carried in the same MAC-CE as the cell switch command and beam indication, it may lead to </w:t>
      </w:r>
      <w:r w:rsidR="000F6452">
        <w:t xml:space="preserve">larger latency. </w:t>
      </w:r>
    </w:p>
    <w:p w14:paraId="6076C2B1" w14:textId="29089749" w:rsidR="000F6452" w:rsidRDefault="00114534" w:rsidP="000F6452">
      <w:pPr>
        <w:pStyle w:val="ListParagraph"/>
        <w:numPr>
          <w:ilvl w:val="0"/>
          <w:numId w:val="24"/>
        </w:numPr>
        <w:spacing w:before="240"/>
        <w:rPr>
          <w:b/>
          <w:bCs/>
        </w:rPr>
      </w:pPr>
      <w:r w:rsidRPr="007E7510">
        <w:rPr>
          <w:b/>
          <w:bCs/>
        </w:rPr>
        <w:t xml:space="preserve">TCI state activation of candidate should not be received </w:t>
      </w:r>
      <w:r w:rsidR="007E7510" w:rsidRPr="007E7510">
        <w:rPr>
          <w:b/>
          <w:bCs/>
        </w:rPr>
        <w:t>together with</w:t>
      </w:r>
      <w:r w:rsidRPr="007E7510">
        <w:rPr>
          <w:b/>
          <w:bCs/>
        </w:rPr>
        <w:t xml:space="preserve"> the beam indication</w:t>
      </w:r>
      <w:r w:rsidR="007E7510" w:rsidRPr="007E7510">
        <w:rPr>
          <w:b/>
          <w:bCs/>
        </w:rPr>
        <w:t xml:space="preserve"> of the candidate cell</w:t>
      </w:r>
    </w:p>
    <w:p w14:paraId="1DFC3815" w14:textId="291758D6" w:rsidR="00884BE9" w:rsidRPr="00884BE9" w:rsidRDefault="00884BE9" w:rsidP="00884BE9">
      <w:pPr>
        <w:spacing w:before="240"/>
      </w:pPr>
      <w:r w:rsidRPr="00884BE9">
        <w:t>The</w:t>
      </w:r>
      <w:r>
        <w:t xml:space="preserve"> FFS on Alt-1 </w:t>
      </w:r>
      <w:r w:rsidR="00D22EC2">
        <w:t xml:space="preserve">may be related to how RAN2 enables signalling of the TCI state list for the candidate cell(s) and RAN1 should check with RAN2 on this issue. </w:t>
      </w:r>
      <w:r w:rsidRPr="00884BE9">
        <w:t xml:space="preserve"> </w:t>
      </w:r>
    </w:p>
    <w:p w14:paraId="11DE9085" w14:textId="503BA761" w:rsidR="000D27DA" w:rsidRDefault="000D27DA" w:rsidP="00C54A3C">
      <w:pPr>
        <w:pStyle w:val="Heading2"/>
        <w:rPr>
          <w:lang w:val="en-US"/>
        </w:rPr>
      </w:pPr>
      <w:r>
        <w:rPr>
          <w:lang w:val="en-US"/>
        </w:rPr>
        <w:t xml:space="preserve">L1-RSRP Filtering </w:t>
      </w:r>
    </w:p>
    <w:p w14:paraId="3D29B71A" w14:textId="0815E6D1" w:rsidR="00E233A7" w:rsidRDefault="00E233A7" w:rsidP="00316B83">
      <w:pPr>
        <w:spacing w:before="240"/>
        <w:rPr>
          <w:lang w:val="en-US"/>
        </w:rPr>
      </w:pPr>
      <w:r>
        <w:rPr>
          <w:lang w:val="en-US"/>
        </w:rPr>
        <w:t>One issue for L1 measurement</w:t>
      </w:r>
      <w:r w:rsidR="00CC30A1">
        <w:rPr>
          <w:lang w:val="en-US"/>
        </w:rPr>
        <w:t>-</w:t>
      </w:r>
      <w:r w:rsidR="00EA3502">
        <w:rPr>
          <w:lang w:val="en-US"/>
        </w:rPr>
        <w:t>based</w:t>
      </w:r>
      <w:r>
        <w:rPr>
          <w:lang w:val="en-US"/>
        </w:rPr>
        <w:t xml:space="preserve"> mobility</w:t>
      </w:r>
      <w:r w:rsidR="00EA3502">
        <w:rPr>
          <w:lang w:val="en-US"/>
        </w:rPr>
        <w:t xml:space="preserve"> is the potential for ping pong effect</w:t>
      </w:r>
      <w:r w:rsidR="00D04463">
        <w:rPr>
          <w:lang w:val="en-US"/>
        </w:rPr>
        <w:t xml:space="preserve">. In the following figure, we present </w:t>
      </w:r>
      <w:r w:rsidR="001E6464">
        <w:rPr>
          <w:lang w:val="en-US"/>
        </w:rPr>
        <w:t xml:space="preserve">SLS evaluation results for inter-cell mobility based on the EVM agreed for Rel-17 MIMO </w:t>
      </w:r>
      <w:r w:rsidR="001E6464">
        <w:rPr>
          <w:lang w:val="en-US"/>
        </w:rPr>
        <w:fldChar w:fldCharType="begin"/>
      </w:r>
      <w:r w:rsidR="001E6464">
        <w:rPr>
          <w:lang w:val="en-US"/>
        </w:rPr>
        <w:instrText xml:space="preserve"> REF _Ref115448059 \r \h </w:instrText>
      </w:r>
      <w:r w:rsidR="001E6464">
        <w:rPr>
          <w:lang w:val="en-US"/>
        </w:rPr>
      </w:r>
      <w:r w:rsidR="001E6464">
        <w:rPr>
          <w:lang w:val="en-US"/>
        </w:rPr>
        <w:fldChar w:fldCharType="separate"/>
      </w:r>
      <w:r w:rsidR="0069455A">
        <w:rPr>
          <w:lang w:val="en-US"/>
        </w:rPr>
        <w:t>[2]</w:t>
      </w:r>
      <w:r w:rsidR="001E6464">
        <w:rPr>
          <w:lang w:val="en-US"/>
        </w:rPr>
        <w:fldChar w:fldCharType="end"/>
      </w:r>
      <w:r w:rsidR="001E6464">
        <w:rPr>
          <w:lang w:val="en-US"/>
        </w:rPr>
        <w:t>.</w:t>
      </w:r>
      <w:r w:rsidR="00784998">
        <w:rPr>
          <w:lang w:val="en-US"/>
        </w:rPr>
        <w:t xml:space="preserve"> We model the case of L1-handover modeled using a handover threshold of 3dB i.e., handover is assumed when the RSRP of a non-serving cell is 3dB higher than the RSRP of a serving cell. The UE has 3 panels with the front panel facing the direction of motion. </w:t>
      </w:r>
    </w:p>
    <w:p w14:paraId="6570AA37" w14:textId="77777777" w:rsidR="00D1022E" w:rsidRDefault="00D1022E" w:rsidP="00837927">
      <w:pPr>
        <w:rPr>
          <w:lang w:val="en-US"/>
        </w:rPr>
      </w:pPr>
    </w:p>
    <w:p w14:paraId="66EC65C4" w14:textId="77777777" w:rsidR="00904CC0" w:rsidRDefault="00904CC0" w:rsidP="00904CC0">
      <w:pPr>
        <w:keepNext/>
        <w:jc w:val="center"/>
      </w:pPr>
      <w:r>
        <w:rPr>
          <w:noProof/>
          <w:lang w:val="en-US"/>
        </w:rPr>
        <w:lastRenderedPageBreak/>
        <w:drawing>
          <wp:inline distT="0" distB="0" distL="0" distR="0" wp14:anchorId="30592947" wp14:editId="31B6B505">
            <wp:extent cx="4478655" cy="32512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6932"/>
                    <a:stretch/>
                  </pic:blipFill>
                  <pic:spPr bwMode="auto">
                    <a:xfrm>
                      <a:off x="0" y="0"/>
                      <a:ext cx="4487428" cy="3257569"/>
                    </a:xfrm>
                    <a:prstGeom prst="rect">
                      <a:avLst/>
                    </a:prstGeom>
                    <a:noFill/>
                    <a:ln>
                      <a:noFill/>
                    </a:ln>
                    <a:extLst>
                      <a:ext uri="{53640926-AAD7-44D8-BBD7-CCE9431645EC}">
                        <a14:shadowObscured xmlns:a14="http://schemas.microsoft.com/office/drawing/2010/main"/>
                      </a:ext>
                    </a:extLst>
                  </pic:spPr>
                </pic:pic>
              </a:graphicData>
            </a:graphic>
          </wp:inline>
        </w:drawing>
      </w:r>
    </w:p>
    <w:p w14:paraId="3D0BD564" w14:textId="4C136E83" w:rsidR="00D1022E" w:rsidRDefault="00904CC0" w:rsidP="00904CC0">
      <w:pPr>
        <w:pStyle w:val="Caption"/>
        <w:jc w:val="center"/>
        <w:rPr>
          <w:lang w:val="en-US"/>
        </w:rPr>
      </w:pPr>
      <w:r>
        <w:t xml:space="preserve">Figure </w:t>
      </w:r>
      <w:r>
        <w:fldChar w:fldCharType="begin"/>
      </w:r>
      <w:r>
        <w:instrText xml:space="preserve"> SEQ Figure \* ARABIC </w:instrText>
      </w:r>
      <w:r>
        <w:fldChar w:fldCharType="separate"/>
      </w:r>
      <w:r w:rsidR="0069455A">
        <w:rPr>
          <w:noProof/>
        </w:rPr>
        <w:t>2</w:t>
      </w:r>
      <w:r>
        <w:fldChar w:fldCharType="end"/>
      </w:r>
      <w:r>
        <w:t>: Handover Locations for UE</w:t>
      </w:r>
      <w:r w:rsidR="006A409F">
        <w:t xml:space="preserve"> in FR2</w:t>
      </w:r>
      <w:r>
        <w:t xml:space="preserve"> with 1 RPM rotation</w:t>
      </w:r>
    </w:p>
    <w:p w14:paraId="3A5CAB4D" w14:textId="6EC31A23" w:rsidR="001E6464" w:rsidRDefault="00904CC0" w:rsidP="00837927">
      <w:pPr>
        <w:rPr>
          <w:lang w:val="en-US"/>
        </w:rPr>
      </w:pPr>
      <w:r>
        <w:rPr>
          <w:lang w:val="en-US"/>
        </w:rPr>
        <w:t>From Figure 2</w:t>
      </w:r>
      <w:proofErr w:type="gramStart"/>
      <w:r>
        <w:rPr>
          <w:lang w:val="en-US"/>
        </w:rPr>
        <w:t>, it can be seen that</w:t>
      </w:r>
      <w:r w:rsidR="00784998">
        <w:rPr>
          <w:lang w:val="en-US"/>
        </w:rPr>
        <w:t>,</w:t>
      </w:r>
      <w:r>
        <w:rPr>
          <w:lang w:val="en-US"/>
        </w:rPr>
        <w:t xml:space="preserve"> even</w:t>
      </w:r>
      <w:proofErr w:type="gramEnd"/>
      <w:r>
        <w:rPr>
          <w:lang w:val="en-US"/>
        </w:rPr>
        <w:t xml:space="preserve"> at very low UE rotation of 1 RPM, there is a potential for </w:t>
      </w:r>
      <w:r w:rsidR="00F53DA6">
        <w:rPr>
          <w:lang w:val="en-US"/>
        </w:rPr>
        <w:t xml:space="preserve">ping effect i.e., the UE changes cells at the switch-over point multiple times. In this evaluation no time-domain filtering was applied at the UE side. </w:t>
      </w:r>
      <w:r w:rsidR="008B6F1B">
        <w:rPr>
          <w:lang w:val="en-US"/>
        </w:rPr>
        <w:t>When rotation or impairments are increased, there is significant increase in ping-pong</w:t>
      </w:r>
      <w:r w:rsidR="00EC6335">
        <w:rPr>
          <w:lang w:val="en-US"/>
        </w:rPr>
        <w:t xml:space="preserve"> effects. </w:t>
      </w:r>
    </w:p>
    <w:p w14:paraId="73B1EE7C" w14:textId="6D630F3D" w:rsidR="006A409F" w:rsidRDefault="000B4C8B" w:rsidP="00837927">
      <w:pPr>
        <w:rPr>
          <w:lang w:val="en-US"/>
        </w:rPr>
      </w:pPr>
      <w:r w:rsidRPr="00C67842">
        <w:rPr>
          <w:noProof/>
          <w:lang w:val="en-US"/>
        </w:rPr>
        <w:drawing>
          <wp:inline distT="0" distB="0" distL="0" distR="0" wp14:anchorId="0C4C8DC6" wp14:editId="5B77C693">
            <wp:extent cx="3152851" cy="2656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4530" cy="2675128"/>
                    </a:xfrm>
                    <a:prstGeom prst="rect">
                      <a:avLst/>
                    </a:prstGeom>
                    <a:noFill/>
                    <a:ln>
                      <a:noFill/>
                    </a:ln>
                  </pic:spPr>
                </pic:pic>
              </a:graphicData>
            </a:graphic>
          </wp:inline>
        </w:drawing>
      </w:r>
      <w:r w:rsidRPr="000B4C8B">
        <w:rPr>
          <w:noProof/>
          <w:lang w:val="en-US"/>
        </w:rPr>
        <w:drawing>
          <wp:inline distT="0" distB="0" distL="0" distR="0" wp14:anchorId="6CD117B1" wp14:editId="11ABCADE">
            <wp:extent cx="3182112" cy="26737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2616" cy="2690998"/>
                    </a:xfrm>
                    <a:prstGeom prst="rect">
                      <a:avLst/>
                    </a:prstGeom>
                    <a:noFill/>
                    <a:ln>
                      <a:noFill/>
                    </a:ln>
                  </pic:spPr>
                </pic:pic>
              </a:graphicData>
            </a:graphic>
          </wp:inline>
        </w:drawing>
      </w:r>
    </w:p>
    <w:p w14:paraId="557BFDE6" w14:textId="6CE06D3C" w:rsidR="005B20A0" w:rsidRDefault="005B20A0" w:rsidP="005B20A0">
      <w:pPr>
        <w:pStyle w:val="Caption"/>
        <w:jc w:val="center"/>
        <w:rPr>
          <w:lang w:val="en-US"/>
        </w:rPr>
      </w:pPr>
      <w:r>
        <w:t xml:space="preserve">Figure </w:t>
      </w:r>
      <w:r>
        <w:fldChar w:fldCharType="begin"/>
      </w:r>
      <w:r>
        <w:instrText xml:space="preserve"> SEQ Figure \* ARABIC </w:instrText>
      </w:r>
      <w:r>
        <w:fldChar w:fldCharType="separate"/>
      </w:r>
      <w:r w:rsidR="0069455A">
        <w:rPr>
          <w:noProof/>
        </w:rPr>
        <w:t>3</w:t>
      </w:r>
      <w:r>
        <w:fldChar w:fldCharType="end"/>
      </w:r>
      <w:r>
        <w:t>: Handover Locations for UE in FR2 with 50 RPM rotation (a) without L1-RSRP Filtering showing heavy ping-pong effect and (b) with layer 1 filtering of L1-RSRP which reduced pin</w:t>
      </w:r>
      <w:r w:rsidR="00316B83">
        <w:t>g-pong effect</w:t>
      </w:r>
    </w:p>
    <w:p w14:paraId="1AFFC980" w14:textId="05ACFF43" w:rsidR="00781D95" w:rsidRDefault="00781D95" w:rsidP="00781D95">
      <w:r>
        <w:t>Based on the evaluation results there is a need for L1-RSRP averaging to be performed for L1 handover modelling to avoid ping</w:t>
      </w:r>
      <w:r w:rsidR="00306086">
        <w:t>-</w:t>
      </w:r>
      <w:r>
        <w:t xml:space="preserve">pong effect. This is </w:t>
      </w:r>
      <w:proofErr w:type="gramStart"/>
      <w:r>
        <w:t>similar to</w:t>
      </w:r>
      <w:proofErr w:type="gramEnd"/>
      <w:r>
        <w:t xml:space="preserve"> the L3 Handover case which uses a cell-level and a beam level metric. Additionally, spatial domain filtering across beams at the UE is also needed to smoothen the L1-RSRP. Such filtering needs to be accounted for before the L1-RSRP is reported back to the gNB. </w:t>
      </w:r>
    </w:p>
    <w:p w14:paraId="101EEE7F" w14:textId="6758BDCD" w:rsidR="00781D95" w:rsidRDefault="00781D95" w:rsidP="00781D95">
      <w:r>
        <w:t>For L1-handover modelling the spatial averaging can be performed at the UE and the UE can trigger can a handover event i.e., an event driven handover mechanism can be considered</w:t>
      </w:r>
      <w:r w:rsidR="00306086">
        <w:t xml:space="preserve"> as discussed in the next section</w:t>
      </w:r>
      <w:r>
        <w:t xml:space="preserve">. However, before pursuing normative work on this model, </w:t>
      </w:r>
      <w:r w:rsidR="00306086">
        <w:t xml:space="preserve">it needs to be clarified </w:t>
      </w:r>
      <w:r>
        <w:t>how L1 inter-cell mobility coexists with L3 handover framework</w:t>
      </w:r>
      <w:r w:rsidR="00306086">
        <w:t xml:space="preserve">. </w:t>
      </w:r>
    </w:p>
    <w:p w14:paraId="1B31CEA5" w14:textId="632A36A1" w:rsidR="00F27E40" w:rsidRPr="008D44BD" w:rsidRDefault="00F27E40" w:rsidP="00F27E40">
      <w:pPr>
        <w:spacing w:after="0"/>
        <w:rPr>
          <w:b/>
          <w:bCs/>
          <w:i/>
          <w:iCs/>
        </w:rPr>
      </w:pPr>
      <w:r w:rsidRPr="002472FF">
        <w:rPr>
          <w:b/>
          <w:bCs/>
          <w:i/>
          <w:iCs/>
        </w:rPr>
        <w:lastRenderedPageBreak/>
        <w:t xml:space="preserve">Observation </w:t>
      </w:r>
      <w:r>
        <w:rPr>
          <w:b/>
          <w:bCs/>
          <w:i/>
          <w:iCs/>
        </w:rPr>
        <w:t>1</w:t>
      </w:r>
      <w:r w:rsidRPr="002472FF">
        <w:rPr>
          <w:b/>
          <w:bCs/>
          <w:i/>
          <w:iCs/>
        </w:rPr>
        <w:t xml:space="preserve">: </w:t>
      </w:r>
      <w:bookmarkStart w:id="4" w:name="_Hlk131765636"/>
      <w:r w:rsidRPr="002472FF">
        <w:rPr>
          <w:b/>
          <w:bCs/>
          <w:i/>
          <w:iCs/>
        </w:rPr>
        <w:t xml:space="preserve">L1 based handover modelling suffers from ping-pong effect especially when impairments such as UE rotation is considered. To this end, </w:t>
      </w:r>
      <w:proofErr w:type="gramStart"/>
      <w:r w:rsidRPr="002472FF">
        <w:rPr>
          <w:b/>
          <w:bCs/>
          <w:i/>
          <w:iCs/>
        </w:rPr>
        <w:t>time</w:t>
      </w:r>
      <w:proofErr w:type="gramEnd"/>
      <w:r w:rsidRPr="002472FF">
        <w:rPr>
          <w:b/>
          <w:bCs/>
          <w:i/>
          <w:iCs/>
        </w:rPr>
        <w:t xml:space="preserve"> and spatial domain filtering for L1-RSRP reporting and UE triggered serving cell change event might need to be considered.</w:t>
      </w:r>
      <w:r>
        <w:rPr>
          <w:b/>
          <w:bCs/>
          <w:i/>
          <w:iCs/>
        </w:rPr>
        <w:t xml:space="preserve"> Additionally, it should be clarified how </w:t>
      </w:r>
      <w:r w:rsidR="008D44BD">
        <w:rPr>
          <w:b/>
          <w:bCs/>
          <w:i/>
          <w:iCs/>
        </w:rPr>
        <w:t>L1/L2 based</w:t>
      </w:r>
      <w:r w:rsidRPr="002472FF">
        <w:rPr>
          <w:b/>
          <w:bCs/>
        </w:rPr>
        <w:t xml:space="preserve"> </w:t>
      </w:r>
      <w:r w:rsidR="008D44BD" w:rsidRPr="008D44BD">
        <w:rPr>
          <w:b/>
          <w:bCs/>
          <w:i/>
          <w:iCs/>
        </w:rPr>
        <w:t xml:space="preserve">handover </w:t>
      </w:r>
      <w:r w:rsidRPr="008D44BD">
        <w:rPr>
          <w:b/>
          <w:bCs/>
          <w:i/>
          <w:iCs/>
        </w:rPr>
        <w:t>co-exists with current L3 handover framework?</w:t>
      </w:r>
    </w:p>
    <w:bookmarkEnd w:id="4"/>
    <w:p w14:paraId="3E5D43D3" w14:textId="77777777" w:rsidR="00781D95" w:rsidRDefault="00781D95" w:rsidP="00837927">
      <w:pPr>
        <w:rPr>
          <w:lang w:val="en-US"/>
        </w:rPr>
      </w:pPr>
    </w:p>
    <w:p w14:paraId="0FCB4E08" w14:textId="22F45A79" w:rsidR="0043690E" w:rsidRPr="0076460D" w:rsidRDefault="0043690E" w:rsidP="00C54A3C">
      <w:pPr>
        <w:pStyle w:val="Heading2"/>
        <w:rPr>
          <w:lang w:val="en-US"/>
        </w:rPr>
      </w:pPr>
      <w:r>
        <w:rPr>
          <w:lang w:val="en-US"/>
        </w:rPr>
        <w:t>UE Event Triggered L1/L2 Mobility</w:t>
      </w:r>
    </w:p>
    <w:p w14:paraId="057D36EB" w14:textId="4B8417FF" w:rsidR="0043690E" w:rsidRDefault="0043690E" w:rsidP="0043690E">
      <w:pPr>
        <w:spacing w:before="240"/>
      </w:pPr>
      <w:r>
        <w:t xml:space="preserve">An event triggered L1/L2 centric mobility approach may be efficient </w:t>
      </w:r>
      <w:r w:rsidR="00563113">
        <w:t xml:space="preserve">tool to reduce latency of L1/L2 based handover </w:t>
      </w:r>
      <w:r w:rsidR="001375A1">
        <w:t>triggering</w:t>
      </w:r>
      <w:r w:rsidR="00563113">
        <w:t xml:space="preserve">. A </w:t>
      </w:r>
      <w:r>
        <w:t xml:space="preserve">UE triggered L1-RSRP report </w:t>
      </w:r>
      <w:r w:rsidR="00563113">
        <w:t xml:space="preserve">can be used </w:t>
      </w:r>
      <w:r>
        <w:t xml:space="preserve">to enable TCI state switch to a non-serving cell. An example of such a methodology is provided in </w:t>
      </w:r>
      <w:r>
        <w:fldChar w:fldCharType="begin"/>
      </w:r>
      <w:r>
        <w:instrText xml:space="preserve"> REF _Ref79158811 \h </w:instrText>
      </w:r>
      <w:r>
        <w:fldChar w:fldCharType="separate"/>
      </w:r>
      <w:r w:rsidR="0069455A">
        <w:t xml:space="preserve">Figure </w:t>
      </w:r>
      <w:r w:rsidR="0069455A">
        <w:rPr>
          <w:noProof/>
        </w:rPr>
        <w:t>4</w:t>
      </w:r>
      <w:r>
        <w:fldChar w:fldCharType="end"/>
      </w:r>
      <w:r>
        <w:t>.</w:t>
      </w:r>
    </w:p>
    <w:p w14:paraId="2FB076B7" w14:textId="77777777" w:rsidR="0043690E" w:rsidRDefault="0043690E" w:rsidP="0043690E">
      <w:pPr>
        <w:keepNext/>
        <w:spacing w:before="240"/>
        <w:jc w:val="center"/>
      </w:pPr>
      <w:r>
        <w:object w:dxaOrig="10051" w:dyaOrig="8655" w14:anchorId="44A8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347.5pt" o:ole="">
            <v:imagedata r:id="rId16" o:title=""/>
          </v:shape>
          <o:OLEObject Type="Embed" ProgID="Visio.Drawing.15" ShapeID="_x0000_i1025" DrawAspect="Content" ObjectID="_1745337324" r:id="rId17"/>
        </w:object>
      </w:r>
    </w:p>
    <w:p w14:paraId="1FC71DCE" w14:textId="1CFB109F" w:rsidR="0043690E" w:rsidRDefault="0043690E" w:rsidP="0043690E">
      <w:pPr>
        <w:pStyle w:val="Caption"/>
        <w:jc w:val="center"/>
      </w:pPr>
      <w:bookmarkStart w:id="5" w:name="_Ref79158811"/>
      <w:r>
        <w:t xml:space="preserve">Figure </w:t>
      </w:r>
      <w:r>
        <w:fldChar w:fldCharType="begin"/>
      </w:r>
      <w:r>
        <w:instrText xml:space="preserve"> SEQ Figure \* ARABIC </w:instrText>
      </w:r>
      <w:r>
        <w:fldChar w:fldCharType="separate"/>
      </w:r>
      <w:r w:rsidR="0069455A">
        <w:rPr>
          <w:noProof/>
        </w:rPr>
        <w:t>4</w:t>
      </w:r>
      <w:r>
        <w:fldChar w:fldCharType="end"/>
      </w:r>
      <w:bookmarkEnd w:id="5"/>
      <w:r>
        <w:t>: UE Event Triggered L1/L2 Mobility</w:t>
      </w:r>
    </w:p>
    <w:p w14:paraId="34CF1AB7" w14:textId="397649E5" w:rsidR="0043690E" w:rsidRDefault="001375A1" w:rsidP="0043690E">
      <w:r>
        <w:t xml:space="preserve">The final step of the process may either correspond to a TCI state switch </w:t>
      </w:r>
      <w:r w:rsidR="00E50A25">
        <w:t xml:space="preserve">to non-serving cell or </w:t>
      </w:r>
      <w:r w:rsidR="00CC5A99">
        <w:t xml:space="preserve">may be replaced with an L1/L2 mobility event trigger from Figure 1. </w:t>
      </w:r>
    </w:p>
    <w:p w14:paraId="08409EC6" w14:textId="77777777" w:rsidR="0043690E" w:rsidRDefault="0043690E" w:rsidP="0043690E">
      <w:r>
        <w:t xml:space="preserve">To enable the UE to trigger an event, the gNB may configure a L1/L2 mobility specific periodic PUCCH resource for the UE. Using this PUCCH, the UE can transmit an SR like UCI which indicates to gNB that the UE has an L1-RSRP report related to non-serving cell beams which it wants to transmit. In response, the gNB can then trigger an aperiodic L1-RSRP report where the UE reports the measured RS index and the corresponding L1-RSRP for up to K non-serving cell beams. The event that triggers the PUCCH SR transmission could be the case when at least one of the periodically measured non-serving cell beams has an L1-RSRP which is higher than the current serving cell beam or any of the other tracked serving cell beams. The threshold of RSRP difference after which the UE triggers the PUCCH SR may be configured or pre-defined or up to UE implementation. </w:t>
      </w:r>
    </w:p>
    <w:p w14:paraId="3217BF90" w14:textId="2D4D0BB7" w:rsidR="0043690E" w:rsidRPr="007E6605" w:rsidRDefault="0043690E" w:rsidP="007E6605">
      <w:pPr>
        <w:pStyle w:val="ListParagraph"/>
        <w:numPr>
          <w:ilvl w:val="0"/>
          <w:numId w:val="24"/>
        </w:numPr>
        <w:rPr>
          <w:b/>
          <w:bCs/>
        </w:rPr>
      </w:pPr>
      <w:r w:rsidRPr="007E6605">
        <w:rPr>
          <w:b/>
          <w:bCs/>
        </w:rPr>
        <w:t>: UE event driven L1/L2 centric mobility</w:t>
      </w:r>
      <w:r w:rsidR="007E6605">
        <w:rPr>
          <w:b/>
          <w:bCs/>
        </w:rPr>
        <w:t xml:space="preserve"> </w:t>
      </w:r>
      <w:r w:rsidR="005B352D">
        <w:rPr>
          <w:b/>
          <w:bCs/>
        </w:rPr>
        <w:t>triggering should be considered</w:t>
      </w:r>
    </w:p>
    <w:p w14:paraId="541CC28A" w14:textId="77777777" w:rsidR="0043690E" w:rsidRPr="00095191" w:rsidRDefault="0043690E" w:rsidP="007E6605">
      <w:pPr>
        <w:pStyle w:val="ListParagraph"/>
        <w:numPr>
          <w:ilvl w:val="0"/>
          <w:numId w:val="25"/>
        </w:numPr>
        <w:ind w:left="2070" w:hanging="270"/>
        <w:rPr>
          <w:b/>
          <w:bCs/>
        </w:rPr>
      </w:pPr>
      <w:r w:rsidRPr="00095191">
        <w:rPr>
          <w:b/>
          <w:bCs/>
        </w:rPr>
        <w:lastRenderedPageBreak/>
        <w:t>Dedicated PUCCH resource can be configured where UE transmits an SR when L1-RSRP of at least one of the non-serving cell beams exceeds that of the serving cell beam(s) by a threshold</w:t>
      </w:r>
    </w:p>
    <w:p w14:paraId="6E60100E" w14:textId="77777777" w:rsidR="0043690E" w:rsidRDefault="0043690E" w:rsidP="007E6605">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47DE4BE2" w14:textId="77777777" w:rsidR="00D316E1" w:rsidRDefault="00D316E1" w:rsidP="007E6605">
      <w:pPr>
        <w:ind w:left="2070" w:hanging="270"/>
        <w:rPr>
          <w:lang w:val="en-US"/>
        </w:rPr>
      </w:pPr>
    </w:p>
    <w:p w14:paraId="350A949A" w14:textId="792E130E" w:rsidR="00A93254" w:rsidRPr="009C2192" w:rsidRDefault="00A93254" w:rsidP="00A93254">
      <w:pPr>
        <w:pStyle w:val="Heading1"/>
        <w:pBdr>
          <w:top w:val="single" w:sz="12" w:space="4" w:color="auto"/>
        </w:pBdr>
        <w:ind w:left="0" w:firstLine="0"/>
        <w:rPr>
          <w:lang w:val="en-US"/>
        </w:rPr>
      </w:pPr>
      <w:r>
        <w:rPr>
          <w:rFonts w:cs="Arial"/>
          <w:sz w:val="32"/>
          <w:szCs w:val="18"/>
          <w:lang w:val="en-US"/>
        </w:rPr>
        <w:t>Conclusions</w:t>
      </w:r>
    </w:p>
    <w:p w14:paraId="363766F4" w14:textId="77777777" w:rsidR="00484AA5" w:rsidRDefault="00484AA5" w:rsidP="00E21CBA">
      <w:pPr>
        <w:pStyle w:val="ListParagraph"/>
        <w:numPr>
          <w:ilvl w:val="0"/>
          <w:numId w:val="40"/>
        </w:numPr>
        <w:spacing w:before="240" w:after="240"/>
        <w:rPr>
          <w:b/>
          <w:bCs/>
        </w:rPr>
      </w:pPr>
      <w:r w:rsidRPr="00484AA5">
        <w:rPr>
          <w:b/>
          <w:bCs/>
        </w:rPr>
        <w:t>CSI-RS for BM associated with non-serving cells can be used for L1 measurements in addition to non-serving cell SSBs</w:t>
      </w:r>
    </w:p>
    <w:p w14:paraId="14317533" w14:textId="4FCA62F4" w:rsidR="00484AA5" w:rsidRDefault="00484AA5" w:rsidP="00E21CBA">
      <w:pPr>
        <w:pStyle w:val="ListParagraph"/>
        <w:numPr>
          <w:ilvl w:val="0"/>
          <w:numId w:val="40"/>
        </w:numPr>
        <w:spacing w:before="240" w:after="240"/>
        <w:rPr>
          <w:b/>
          <w:bCs/>
        </w:rPr>
      </w:pPr>
      <w:r w:rsidRPr="00484AA5">
        <w:rPr>
          <w:b/>
          <w:bCs/>
        </w:rPr>
        <w:t>L1-SINR as measurement quantity and UL measurements for L1/L2 mobility can be deprioritized</w:t>
      </w:r>
    </w:p>
    <w:p w14:paraId="787BAC8D" w14:textId="71CDBC82" w:rsidR="00EA124E" w:rsidRDefault="00EA124E" w:rsidP="00E21CBA">
      <w:pPr>
        <w:pStyle w:val="ListParagraph"/>
        <w:numPr>
          <w:ilvl w:val="0"/>
          <w:numId w:val="40"/>
        </w:numPr>
        <w:spacing w:before="240" w:after="240"/>
        <w:rPr>
          <w:b/>
          <w:bCs/>
        </w:rPr>
      </w:pPr>
      <w:r w:rsidRPr="004B2D5E">
        <w:rPr>
          <w:b/>
          <w:bCs/>
        </w:rPr>
        <w:t>Use Rel-17 ICBM CSI measurement framework with extension to candidate cells where the SSB RTD is larger than CP length for SCS of the given carrier</w:t>
      </w:r>
    </w:p>
    <w:p w14:paraId="48F6CA80" w14:textId="192C5551" w:rsidR="00EA124E" w:rsidRDefault="00EA124E" w:rsidP="00E21CBA">
      <w:pPr>
        <w:pStyle w:val="ListParagraph"/>
        <w:numPr>
          <w:ilvl w:val="0"/>
          <w:numId w:val="40"/>
        </w:numPr>
        <w:spacing w:before="240" w:after="240"/>
        <w:rPr>
          <w:b/>
          <w:bCs/>
        </w:rPr>
      </w:pPr>
      <w:r w:rsidRPr="00963762">
        <w:rPr>
          <w:b/>
          <w:bCs/>
        </w:rPr>
        <w:t>For L1 measurement report for LTM, support reporting over PUSCH and MAC-CE if both inter- and intra-frequency measurements are reporting in a single reporting instance</w:t>
      </w:r>
    </w:p>
    <w:p w14:paraId="4CFE8228" w14:textId="5AD41644" w:rsidR="00EA124E" w:rsidRDefault="00EA124E" w:rsidP="00E21CBA">
      <w:pPr>
        <w:pStyle w:val="ListParagraph"/>
        <w:numPr>
          <w:ilvl w:val="0"/>
          <w:numId w:val="40"/>
        </w:numPr>
        <w:spacing w:before="240" w:after="240"/>
        <w:rPr>
          <w:b/>
          <w:bCs/>
        </w:rPr>
      </w:pPr>
      <w:r w:rsidRPr="00325C5A">
        <w:rPr>
          <w:b/>
          <w:bCs/>
        </w:rPr>
        <w:t xml:space="preserve">UE </w:t>
      </w:r>
      <w:r>
        <w:rPr>
          <w:b/>
          <w:bCs/>
        </w:rPr>
        <w:t>may</w:t>
      </w:r>
      <w:r w:rsidRPr="00325C5A">
        <w:rPr>
          <w:b/>
          <w:bCs/>
        </w:rPr>
        <w:t xml:space="preserve"> send L1</w:t>
      </w:r>
      <w:r>
        <w:rPr>
          <w:b/>
          <w:bCs/>
        </w:rPr>
        <w:t>-</w:t>
      </w:r>
      <w:r w:rsidRPr="00325C5A">
        <w:rPr>
          <w:b/>
          <w:bCs/>
        </w:rPr>
        <w:t>RSRP report with different values of M and L for each reporting instance. It is up to UE implementation how the UE chooses M and L based on measurement</w:t>
      </w:r>
    </w:p>
    <w:p w14:paraId="2E159EC8" w14:textId="5CA01905" w:rsidR="00EA124E" w:rsidRDefault="003601F9" w:rsidP="00E21CBA">
      <w:pPr>
        <w:pStyle w:val="ListParagraph"/>
        <w:numPr>
          <w:ilvl w:val="0"/>
          <w:numId w:val="40"/>
        </w:numPr>
        <w:spacing w:before="240" w:after="240"/>
        <w:rPr>
          <w:b/>
          <w:bCs/>
        </w:rPr>
      </w:pPr>
      <w:r>
        <w:rPr>
          <w:b/>
          <w:bCs/>
        </w:rPr>
        <w:t>LTM based handover from serving cell supporting Rel-17 UTCI to a candidate cell supporting Rel-15 TCI (and vice-versa) should not be allowed</w:t>
      </w:r>
    </w:p>
    <w:p w14:paraId="076286CC" w14:textId="3938A420" w:rsidR="003601F9" w:rsidRDefault="003601F9" w:rsidP="00E21CBA">
      <w:pPr>
        <w:pStyle w:val="ListParagraph"/>
        <w:numPr>
          <w:ilvl w:val="0"/>
          <w:numId w:val="40"/>
        </w:numPr>
        <w:spacing w:before="240" w:after="240"/>
        <w:rPr>
          <w:b/>
          <w:bCs/>
        </w:rPr>
      </w:pPr>
      <w:r w:rsidRPr="00DE4DE6">
        <w:rPr>
          <w:b/>
          <w:bCs/>
        </w:rPr>
        <w:t>Scenario 2 with candidate cell TCI state activation after early sync procedure is sufficient for Rel-18 LTM. Scenario 1 and 3 may be deprioritized</w:t>
      </w:r>
    </w:p>
    <w:p w14:paraId="01B893C8" w14:textId="77777777" w:rsidR="003601F9" w:rsidRDefault="003601F9" w:rsidP="003601F9">
      <w:pPr>
        <w:pStyle w:val="ListParagraph"/>
        <w:numPr>
          <w:ilvl w:val="0"/>
          <w:numId w:val="40"/>
        </w:numPr>
        <w:spacing w:before="240"/>
        <w:rPr>
          <w:b/>
          <w:bCs/>
        </w:rPr>
      </w:pPr>
      <w:r>
        <w:rPr>
          <w:b/>
          <w:bCs/>
        </w:rPr>
        <w:t xml:space="preserve">Confirm the working assumption from RAN1#112bis-e with the following </w:t>
      </w:r>
      <w:r w:rsidRPr="0070319D">
        <w:rPr>
          <w:b/>
          <w:bCs/>
          <w:color w:val="FF0000"/>
        </w:rPr>
        <w:t>update in red</w:t>
      </w:r>
      <w:r>
        <w:rPr>
          <w:b/>
          <w:bCs/>
        </w:rPr>
        <w:t xml:space="preserve">. </w:t>
      </w:r>
    </w:p>
    <w:p w14:paraId="210A05CC" w14:textId="77777777" w:rsidR="003601F9" w:rsidRPr="007E7F27" w:rsidRDefault="003601F9" w:rsidP="003601F9">
      <w:pPr>
        <w:pStyle w:val="ListParagraph"/>
        <w:numPr>
          <w:ilvl w:val="0"/>
          <w:numId w:val="0"/>
        </w:numPr>
        <w:ind w:left="720"/>
        <w:rPr>
          <w:b/>
          <w:bCs/>
        </w:rPr>
      </w:pPr>
      <w:r w:rsidRPr="007E7F27">
        <w:rPr>
          <w:b/>
          <w:bCs/>
        </w:rPr>
        <w:t>On the presence of beam indication within cell switch command, at least for scenario 2, following is supported:</w:t>
      </w:r>
    </w:p>
    <w:p w14:paraId="437F3247" w14:textId="188D280C" w:rsidR="003601F9" w:rsidRDefault="003601F9" w:rsidP="00E12665">
      <w:pPr>
        <w:pStyle w:val="ListParagraph"/>
        <w:numPr>
          <w:ilvl w:val="0"/>
          <w:numId w:val="47"/>
        </w:numPr>
        <w:spacing w:after="240"/>
        <w:rPr>
          <w:b/>
          <w:bCs/>
        </w:rPr>
      </w:pPr>
      <w:r w:rsidRPr="007E7F27">
        <w:rPr>
          <w:b/>
          <w:bCs/>
        </w:rPr>
        <w:t xml:space="preserve">A field to indicate 1 joint </w:t>
      </w:r>
      <w:r w:rsidRPr="007E7F27">
        <w:rPr>
          <w:b/>
          <w:bCs/>
          <w:color w:val="FF0000"/>
        </w:rPr>
        <w:t>or 1 DL or 1 UL</w:t>
      </w:r>
      <w:r>
        <w:rPr>
          <w:b/>
          <w:bCs/>
        </w:rPr>
        <w:t xml:space="preserve"> or</w:t>
      </w:r>
      <w:r w:rsidRPr="007E7F27">
        <w:rPr>
          <w:b/>
          <w:bCs/>
        </w:rPr>
        <w:t xml:space="preserve"> 1 pair of UL and DL unified TCI State index for the target cell field is always present in the cell switch command</w:t>
      </w:r>
    </w:p>
    <w:p w14:paraId="36C50449" w14:textId="79D1B4CB" w:rsidR="00E12665" w:rsidRPr="006E7D45" w:rsidRDefault="006E7D45" w:rsidP="006E7D45">
      <w:pPr>
        <w:pStyle w:val="ListParagraph"/>
        <w:numPr>
          <w:ilvl w:val="0"/>
          <w:numId w:val="48"/>
        </w:numPr>
        <w:spacing w:after="240"/>
        <w:rPr>
          <w:b/>
          <w:bCs/>
        </w:rPr>
      </w:pPr>
      <w:r w:rsidRPr="006E7D45">
        <w:rPr>
          <w:b/>
          <w:bCs/>
        </w:rPr>
        <w:t>TCI state activation of candidate should not be received together with the beam indication of the candidate cell</w:t>
      </w:r>
    </w:p>
    <w:p w14:paraId="7DD9EB8B" w14:textId="77777777" w:rsidR="00E21CBA" w:rsidRPr="00E21CBA" w:rsidRDefault="00E21CBA" w:rsidP="00E21CBA">
      <w:pPr>
        <w:pStyle w:val="ListParagraph"/>
        <w:numPr>
          <w:ilvl w:val="0"/>
          <w:numId w:val="41"/>
        </w:numPr>
        <w:spacing w:after="240"/>
        <w:rPr>
          <w:b/>
          <w:bCs/>
        </w:rPr>
      </w:pPr>
      <w:r w:rsidRPr="00E21CBA">
        <w:rPr>
          <w:b/>
          <w:bCs/>
        </w:rPr>
        <w:t xml:space="preserve">L1 based handover modelling suffers from ping-pong effect especially when impairments such as UE rotation is considered. To this end, </w:t>
      </w:r>
      <w:proofErr w:type="gramStart"/>
      <w:r w:rsidRPr="00E21CBA">
        <w:rPr>
          <w:b/>
          <w:bCs/>
        </w:rPr>
        <w:t>time</w:t>
      </w:r>
      <w:proofErr w:type="gramEnd"/>
      <w:r w:rsidRPr="00E21CBA">
        <w:rPr>
          <w:b/>
          <w:bCs/>
        </w:rPr>
        <w:t xml:space="preserve"> and spatial domain filtering for L1-RSRP reporting and UE triggered serving cell change event might need to be considered. Additionally, it should be clarified how L1/L2 based handover co-exists with current L3 handover framework?</w:t>
      </w:r>
    </w:p>
    <w:p w14:paraId="118506C2" w14:textId="7C0346E9" w:rsidR="00E21CBA" w:rsidRPr="007E6605" w:rsidRDefault="00E21CBA" w:rsidP="006E7D45">
      <w:pPr>
        <w:pStyle w:val="ListParagraph"/>
        <w:numPr>
          <w:ilvl w:val="0"/>
          <w:numId w:val="50"/>
        </w:numPr>
        <w:spacing w:after="240"/>
        <w:rPr>
          <w:b/>
          <w:bCs/>
        </w:rPr>
      </w:pPr>
      <w:r w:rsidRPr="007E6605">
        <w:rPr>
          <w:b/>
          <w:bCs/>
        </w:rPr>
        <w:t>UE event driven L1/L2 centric mobility</w:t>
      </w:r>
      <w:r>
        <w:rPr>
          <w:b/>
          <w:bCs/>
        </w:rPr>
        <w:t xml:space="preserve"> triggering should be considered</w:t>
      </w:r>
    </w:p>
    <w:p w14:paraId="3760F1DB" w14:textId="77777777" w:rsidR="00E21CBA" w:rsidRPr="00095191" w:rsidRDefault="00E21CBA" w:rsidP="00E21CBA">
      <w:pPr>
        <w:pStyle w:val="ListParagraph"/>
        <w:numPr>
          <w:ilvl w:val="0"/>
          <w:numId w:val="25"/>
        </w:numPr>
        <w:spacing w:after="240"/>
        <w:ind w:left="2070" w:hanging="270"/>
        <w:rPr>
          <w:b/>
          <w:bCs/>
        </w:rPr>
      </w:pPr>
      <w:r w:rsidRPr="00095191">
        <w:rPr>
          <w:b/>
          <w:bCs/>
        </w:rPr>
        <w:t>Dedicated PUCCH resource can be configured where UE transmits an SR when L1-RSRP of at least one of the non-serving cell beams exceeds that of the serving cell beam(s) by a threshold</w:t>
      </w:r>
    </w:p>
    <w:p w14:paraId="1D2B2CF0" w14:textId="77777777" w:rsidR="00E21CBA" w:rsidRDefault="00E21CBA" w:rsidP="00E21CBA">
      <w:pPr>
        <w:pStyle w:val="ListParagraph"/>
        <w:numPr>
          <w:ilvl w:val="0"/>
          <w:numId w:val="25"/>
        </w:numPr>
        <w:spacing w:after="240"/>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748E48A0" w14:textId="77777777" w:rsidR="00E21CBA" w:rsidRDefault="00E21CBA" w:rsidP="00E21CBA">
      <w:pPr>
        <w:rPr>
          <w:b/>
          <w:bCs/>
        </w:rPr>
      </w:pPr>
    </w:p>
    <w:p w14:paraId="0F802BBC" w14:textId="77777777" w:rsidR="00E21CBA" w:rsidRPr="00E21CBA" w:rsidRDefault="00E21CBA" w:rsidP="00E21CBA">
      <w:pPr>
        <w:rPr>
          <w:b/>
          <w:bCs/>
        </w:rPr>
      </w:pPr>
    </w:p>
    <w:p w14:paraId="5B6AB1E5" w14:textId="77777777" w:rsidR="005B352D" w:rsidRPr="00D316E1" w:rsidRDefault="005B352D" w:rsidP="005B352D">
      <w:pPr>
        <w:pStyle w:val="ListParagraph"/>
        <w:numPr>
          <w:ilvl w:val="0"/>
          <w:numId w:val="0"/>
        </w:numPr>
        <w:ind w:left="720"/>
        <w:rPr>
          <w:b/>
          <w:bCs/>
        </w:rPr>
      </w:pPr>
    </w:p>
    <w:p w14:paraId="10660641" w14:textId="77777777" w:rsidR="00A93254" w:rsidRDefault="00A93254"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44D98CA2" w14:textId="77777777" w:rsidR="00CC30A1" w:rsidRDefault="003E7E0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47732651"/>
      <w:bookmarkStart w:id="7" w:name="_Ref102134626"/>
      <w:bookmarkStart w:id="8" w:name="_Hlk47700964"/>
      <w:bookmarkStart w:id="9" w:name="_Ref47692869"/>
      <w:r w:rsidRPr="003E7E0B">
        <w:rPr>
          <w:rFonts w:ascii="Times New Roman" w:eastAsia="SimSun" w:hAnsi="Times New Roman" w:cs="Times New Roman"/>
          <w:color w:val="auto"/>
          <w:sz w:val="18"/>
          <w:szCs w:val="18"/>
          <w:lang w:eastAsia="zh-CN"/>
        </w:rPr>
        <w:t>RP-213565</w:t>
      </w:r>
      <w:r w:rsidR="00ED1975" w:rsidRPr="008D2E98">
        <w:rPr>
          <w:rFonts w:ascii="Times New Roman" w:eastAsia="SimSun" w:hAnsi="Times New Roman" w:cs="Times New Roman"/>
          <w:color w:val="auto"/>
          <w:sz w:val="18"/>
          <w:szCs w:val="18"/>
          <w:lang w:eastAsia="zh-CN"/>
        </w:rPr>
        <w:t xml:space="preserve">, </w:t>
      </w:r>
      <w:r w:rsidR="000B48AD" w:rsidRPr="000B48AD">
        <w:rPr>
          <w:rFonts w:ascii="Times New Roman" w:eastAsia="SimSun" w:hAnsi="Times New Roman" w:cs="Times New Roman"/>
          <w:color w:val="auto"/>
          <w:sz w:val="18"/>
          <w:szCs w:val="18"/>
          <w:lang w:eastAsia="zh-CN"/>
        </w:rPr>
        <w:t>New WID on Further NR mobility enhancements</w:t>
      </w:r>
      <w:r w:rsidR="00ED1975" w:rsidRPr="008D2E98">
        <w:rPr>
          <w:rFonts w:ascii="Times New Roman" w:eastAsia="SimSun" w:hAnsi="Times New Roman" w:cs="Times New Roman"/>
          <w:color w:val="auto"/>
          <w:sz w:val="18"/>
          <w:szCs w:val="18"/>
          <w:lang w:eastAsia="zh-CN"/>
        </w:rPr>
        <w:t xml:space="preserve">, </w:t>
      </w:r>
      <w:r w:rsidR="009C14DC">
        <w:rPr>
          <w:rFonts w:ascii="Times New Roman" w:eastAsia="SimSun" w:hAnsi="Times New Roman" w:cs="Times New Roman"/>
          <w:color w:val="auto"/>
          <w:sz w:val="18"/>
          <w:szCs w:val="18"/>
          <w:lang w:eastAsia="zh-CN"/>
        </w:rPr>
        <w:t>MediaTek</w:t>
      </w:r>
      <w:r w:rsidR="00ED1975" w:rsidRPr="008D2E98">
        <w:rPr>
          <w:rFonts w:ascii="Times New Roman" w:eastAsia="SimSun" w:hAnsi="Times New Roman" w:cs="Times New Roman"/>
          <w:color w:val="auto"/>
          <w:sz w:val="18"/>
          <w:szCs w:val="18"/>
          <w:lang w:eastAsia="zh-CN"/>
        </w:rPr>
        <w:t>,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6"/>
      <w:r w:rsidR="00CA2431" w:rsidRPr="00CA2431">
        <w:rPr>
          <w:rFonts w:ascii="Times New Roman" w:eastAsia="SimSun" w:hAnsi="Times New Roman" w:cs="Times New Roman"/>
          <w:color w:val="auto"/>
          <w:sz w:val="18"/>
          <w:szCs w:val="18"/>
          <w:lang w:eastAsia="zh-CN"/>
        </w:rPr>
        <w:t>Electronic Meeting, Dec. 6 - 17, 2021</w:t>
      </w:r>
      <w:bookmarkEnd w:id="7"/>
      <w:r w:rsidR="00ED1975" w:rsidRPr="008D2E98">
        <w:rPr>
          <w:rFonts w:ascii="Times New Roman" w:eastAsia="SimSun" w:hAnsi="Times New Roman" w:cs="Times New Roman"/>
          <w:color w:val="auto"/>
          <w:sz w:val="18"/>
          <w:szCs w:val="18"/>
          <w:lang w:eastAsia="zh-CN"/>
        </w:rPr>
        <w:t xml:space="preserve"> </w:t>
      </w:r>
      <w:bookmarkEnd w:id="8"/>
      <w:bookmarkEnd w:id="9"/>
    </w:p>
    <w:p w14:paraId="5D1183C1" w14:textId="7D76C979" w:rsidR="008D2E98" w:rsidRDefault="00CC30A1"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0" w:name="_Ref115448059"/>
      <w:r>
        <w:rPr>
          <w:rFonts w:ascii="Times New Roman" w:eastAsia="SimSun" w:hAnsi="Times New Roman" w:cs="Times New Roman"/>
          <w:color w:val="auto"/>
          <w:sz w:val="18"/>
          <w:szCs w:val="18"/>
          <w:lang w:eastAsia="zh-CN"/>
        </w:rPr>
        <w:t>R</w:t>
      </w:r>
      <w:r w:rsidRPr="00CC30A1">
        <w:rPr>
          <w:rFonts w:ascii="Times New Roman" w:eastAsia="SimSun" w:hAnsi="Times New Roman" w:cs="Times New Roman"/>
          <w:color w:val="auto"/>
          <w:sz w:val="18"/>
          <w:szCs w:val="18"/>
          <w:lang w:eastAsia="zh-CN"/>
        </w:rPr>
        <w:t>1-2007151, Moderator summary for multi-beam enhancement: EVM, Samsung, RAN1#102-e</w:t>
      </w:r>
      <w:bookmarkEnd w:id="10"/>
    </w:p>
    <w:p w14:paraId="5C891912" w14:textId="1032BD71" w:rsidR="00985F7B" w:rsidRDefault="00985F7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1" w:name="_Ref118650051"/>
      <w:r>
        <w:rPr>
          <w:rFonts w:ascii="Times New Roman" w:eastAsia="SimSun" w:hAnsi="Times New Roman" w:cs="Times New Roman"/>
          <w:color w:val="auto"/>
          <w:sz w:val="18"/>
          <w:szCs w:val="18"/>
          <w:lang w:eastAsia="zh-CN"/>
        </w:rPr>
        <w:t xml:space="preserve">R1-2210810, </w:t>
      </w:r>
      <w:r w:rsidR="00BD0639" w:rsidRPr="00BD0639">
        <w:rPr>
          <w:rFonts w:ascii="Times New Roman" w:eastAsia="SimSun" w:hAnsi="Times New Roman" w:cs="Times New Roman"/>
          <w:color w:val="auto"/>
          <w:sz w:val="18"/>
          <w:szCs w:val="18"/>
          <w:lang w:eastAsia="zh-CN"/>
        </w:rPr>
        <w:t>LS on RAN2 agreements about L1/L2-triggered mobility (LTM)</w:t>
      </w:r>
      <w:r w:rsidR="00BD0639">
        <w:rPr>
          <w:rFonts w:ascii="Times New Roman" w:eastAsia="SimSun" w:hAnsi="Times New Roman" w:cs="Times New Roman"/>
          <w:color w:val="auto"/>
          <w:sz w:val="18"/>
          <w:szCs w:val="18"/>
          <w:lang w:eastAsia="zh-CN"/>
        </w:rPr>
        <w:t>, RAN1#111, France, November 2022.</w:t>
      </w:r>
      <w:bookmarkEnd w:id="11"/>
      <w:r w:rsidR="00BD0639">
        <w:rPr>
          <w:rFonts w:ascii="Times New Roman" w:eastAsia="SimSun" w:hAnsi="Times New Roman" w:cs="Times New Roman"/>
          <w:color w:val="auto"/>
          <w:sz w:val="18"/>
          <w:szCs w:val="18"/>
          <w:lang w:eastAsia="zh-CN"/>
        </w:rPr>
        <w:t xml:space="preserve"> </w:t>
      </w:r>
    </w:p>
    <w:p w14:paraId="059A4AA2" w14:textId="53FFC7E3" w:rsidR="00733242" w:rsidRPr="00CC30A1" w:rsidRDefault="00BA2EA4"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2" w:name="_Ref127538359"/>
      <w:r>
        <w:rPr>
          <w:rFonts w:ascii="Times New Roman" w:eastAsia="SimSun" w:hAnsi="Times New Roman" w:cs="Times New Roman"/>
          <w:color w:val="auto"/>
          <w:sz w:val="18"/>
          <w:szCs w:val="18"/>
          <w:lang w:eastAsia="zh-CN"/>
        </w:rPr>
        <w:t xml:space="preserve">R1-230031, </w:t>
      </w:r>
      <w:r w:rsidRPr="00BA2EA4">
        <w:rPr>
          <w:rFonts w:ascii="Times New Roman" w:eastAsia="SimSun" w:hAnsi="Times New Roman" w:cs="Times New Roman"/>
          <w:color w:val="auto"/>
          <w:sz w:val="18"/>
          <w:szCs w:val="18"/>
          <w:lang w:eastAsia="zh-CN"/>
        </w:rPr>
        <w:t>Reply LS on L1 intra- and inter- frequency measurement and configurations for L1/L2-based inter-cell mobility</w:t>
      </w:r>
      <w:r>
        <w:rPr>
          <w:rFonts w:ascii="Times New Roman" w:eastAsia="SimSun" w:hAnsi="Times New Roman" w:cs="Times New Roman"/>
          <w:color w:val="auto"/>
          <w:sz w:val="18"/>
          <w:szCs w:val="18"/>
          <w:lang w:eastAsia="zh-CN"/>
        </w:rPr>
        <w:t xml:space="preserve">, </w:t>
      </w:r>
      <w:r w:rsidR="0040735D">
        <w:rPr>
          <w:rFonts w:ascii="Times New Roman" w:eastAsia="SimSun" w:hAnsi="Times New Roman" w:cs="Times New Roman"/>
          <w:color w:val="auto"/>
          <w:sz w:val="18"/>
          <w:szCs w:val="18"/>
          <w:lang w:eastAsia="zh-CN"/>
        </w:rPr>
        <w:t>RAN1#112, Athens Greece, February 2023.</w:t>
      </w:r>
      <w:bookmarkEnd w:id="12"/>
      <w:r w:rsidR="0040735D">
        <w:rPr>
          <w:rFonts w:ascii="Times New Roman" w:eastAsia="SimSun" w:hAnsi="Times New Roman" w:cs="Times New Roman"/>
          <w:color w:val="auto"/>
          <w:sz w:val="18"/>
          <w:szCs w:val="18"/>
          <w:lang w:eastAsia="zh-CN"/>
        </w:rPr>
        <w:t xml:space="preserve"> </w:t>
      </w:r>
    </w:p>
    <w:sectPr w:rsidR="00733242" w:rsidRPr="00CC30A1"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B7C44" w14:textId="77777777" w:rsidR="00921D79" w:rsidRDefault="00921D79">
      <w:r>
        <w:separator/>
      </w:r>
    </w:p>
  </w:endnote>
  <w:endnote w:type="continuationSeparator" w:id="0">
    <w:p w14:paraId="0BB998CA" w14:textId="77777777" w:rsidR="00921D79" w:rsidRDefault="00921D79">
      <w:r>
        <w:continuationSeparator/>
      </w:r>
    </w:p>
  </w:endnote>
  <w:endnote w:type="continuationNotice" w:id="1">
    <w:p w14:paraId="7F9DD628" w14:textId="77777777" w:rsidR="00921D79" w:rsidRDefault="00921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0A53" w14:textId="77777777" w:rsidR="00921D79" w:rsidRDefault="00921D79">
      <w:r>
        <w:separator/>
      </w:r>
    </w:p>
  </w:footnote>
  <w:footnote w:type="continuationSeparator" w:id="0">
    <w:p w14:paraId="4AE7DE8B" w14:textId="77777777" w:rsidR="00921D79" w:rsidRDefault="00921D79">
      <w:r>
        <w:continuationSeparator/>
      </w:r>
    </w:p>
  </w:footnote>
  <w:footnote w:type="continuationNotice" w:id="1">
    <w:p w14:paraId="197E9D80" w14:textId="77777777" w:rsidR="00921D79" w:rsidRDefault="00921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980377A"/>
    <w:multiLevelType w:val="hybridMultilevel"/>
    <w:tmpl w:val="08C4CBF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E254AE3"/>
    <w:multiLevelType w:val="hybridMultilevel"/>
    <w:tmpl w:val="C09A4AFE"/>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93544E"/>
    <w:multiLevelType w:val="hybridMultilevel"/>
    <w:tmpl w:val="E948F8E2"/>
    <w:lvl w:ilvl="0" w:tplc="C526C12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F8F"/>
    <w:multiLevelType w:val="hybridMultilevel"/>
    <w:tmpl w:val="6D62BD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5E25CC"/>
    <w:multiLevelType w:val="hybridMultilevel"/>
    <w:tmpl w:val="55EC9104"/>
    <w:lvl w:ilvl="0" w:tplc="FFFFFFFF">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28D4630"/>
    <w:multiLevelType w:val="hybridMultilevel"/>
    <w:tmpl w:val="C14E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869AC"/>
    <w:multiLevelType w:val="hybridMultilevel"/>
    <w:tmpl w:val="A75879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C03E1B"/>
    <w:multiLevelType w:val="hybridMultilevel"/>
    <w:tmpl w:val="55C874F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B339A2"/>
    <w:multiLevelType w:val="hybridMultilevel"/>
    <w:tmpl w:val="756AC678"/>
    <w:lvl w:ilvl="0" w:tplc="AF9C8CCE">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7D5773"/>
    <w:multiLevelType w:val="hybridMultilevel"/>
    <w:tmpl w:val="4000B2DE"/>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D351C0"/>
    <w:multiLevelType w:val="hybridMultilevel"/>
    <w:tmpl w:val="D200E2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72C1D68"/>
    <w:multiLevelType w:val="hybridMultilevel"/>
    <w:tmpl w:val="2FFC265A"/>
    <w:lvl w:ilvl="0" w:tplc="19367AE8">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9751CC2"/>
    <w:multiLevelType w:val="hybridMultilevel"/>
    <w:tmpl w:val="1032A07E"/>
    <w:lvl w:ilvl="0" w:tplc="68086892">
      <w:start w:val="10"/>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DB341A4"/>
    <w:multiLevelType w:val="hybridMultilevel"/>
    <w:tmpl w:val="D8C81B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1" w15:restartNumberingAfterBreak="0">
    <w:nsid w:val="70D14605"/>
    <w:multiLevelType w:val="hybridMultilevel"/>
    <w:tmpl w:val="C7D24ED2"/>
    <w:lvl w:ilvl="0" w:tplc="B7B4F56C">
      <w:start w:val="1"/>
      <w:numFmt w:val="decimal"/>
      <w:lvlText w:val="Proposal %1:"/>
      <w:lvlJc w:val="left"/>
      <w:pPr>
        <w:ind w:left="72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4" w15:restartNumberingAfterBreak="0">
    <w:nsid w:val="75BD2D45"/>
    <w:multiLevelType w:val="hybridMultilevel"/>
    <w:tmpl w:val="EF3800DE"/>
    <w:lvl w:ilvl="0" w:tplc="E36C2798">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E54C73"/>
    <w:multiLevelType w:val="hybridMultilevel"/>
    <w:tmpl w:val="35CAEA56"/>
    <w:lvl w:ilvl="0" w:tplc="0409000F">
      <w:start w:val="1"/>
      <w:numFmt w:val="decimal"/>
      <w:lvlText w:val="%1."/>
      <w:lvlJc w:val="left"/>
      <w:pPr>
        <w:ind w:left="720" w:hanging="36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F4703"/>
    <w:multiLevelType w:val="hybridMultilevel"/>
    <w:tmpl w:val="7832A09C"/>
    <w:lvl w:ilvl="0" w:tplc="3D1CE472">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45504841">
    <w:abstractNumId w:val="21"/>
  </w:num>
  <w:num w:numId="2" w16cid:durableId="626199550">
    <w:abstractNumId w:val="46"/>
  </w:num>
  <w:num w:numId="3" w16cid:durableId="77585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87206">
    <w:abstractNumId w:val="15"/>
  </w:num>
  <w:num w:numId="5" w16cid:durableId="1415394704">
    <w:abstractNumId w:val="2"/>
  </w:num>
  <w:num w:numId="6" w16cid:durableId="459112112">
    <w:abstractNumId w:val="35"/>
  </w:num>
  <w:num w:numId="7" w16cid:durableId="532351483">
    <w:abstractNumId w:val="3"/>
  </w:num>
  <w:num w:numId="8" w16cid:durableId="1428161054">
    <w:abstractNumId w:val="26"/>
  </w:num>
  <w:num w:numId="9" w16cid:durableId="1902447364">
    <w:abstractNumId w:val="1"/>
  </w:num>
  <w:num w:numId="10" w16cid:durableId="2058703144">
    <w:abstractNumId w:val="32"/>
  </w:num>
  <w:num w:numId="11" w16cid:durableId="475030605">
    <w:abstractNumId w:val="37"/>
  </w:num>
  <w:num w:numId="12" w16cid:durableId="1841459133">
    <w:abstractNumId w:val="11"/>
  </w:num>
  <w:num w:numId="13" w16cid:durableId="1855459828">
    <w:abstractNumId w:val="20"/>
  </w:num>
  <w:num w:numId="14" w16cid:durableId="724134955">
    <w:abstractNumId w:val="7"/>
  </w:num>
  <w:num w:numId="15" w16cid:durableId="1784685230">
    <w:abstractNumId w:val="16"/>
  </w:num>
  <w:num w:numId="16" w16cid:durableId="542714826">
    <w:abstractNumId w:val="30"/>
  </w:num>
  <w:num w:numId="17" w16cid:durableId="692078350">
    <w:abstractNumId w:val="23"/>
  </w:num>
  <w:num w:numId="18" w16cid:durableId="2079593221">
    <w:abstractNumId w:val="31"/>
  </w:num>
  <w:num w:numId="19" w16cid:durableId="1555115353">
    <w:abstractNumId w:val="8"/>
  </w:num>
  <w:num w:numId="20" w16cid:durableId="2119060888">
    <w:abstractNumId w:val="38"/>
  </w:num>
  <w:num w:numId="21" w16cid:durableId="87391369">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928336">
    <w:abstractNumId w:val="8"/>
  </w:num>
  <w:num w:numId="23" w16cid:durableId="1340884622">
    <w:abstractNumId w:val="38"/>
  </w:num>
  <w:num w:numId="24" w16cid:durableId="947586011">
    <w:abstractNumId w:val="6"/>
  </w:num>
  <w:num w:numId="25" w16cid:durableId="1471678344">
    <w:abstractNumId w:val="12"/>
  </w:num>
  <w:num w:numId="26" w16cid:durableId="1640459164">
    <w:abstractNumId w:val="17"/>
  </w:num>
  <w:num w:numId="27" w16cid:durableId="1362126909">
    <w:abstractNumId w:val="9"/>
  </w:num>
  <w:num w:numId="28" w16cid:durableId="684285929">
    <w:abstractNumId w:val="10"/>
  </w:num>
  <w:num w:numId="29" w16cid:durableId="321743126">
    <w:abstractNumId w:val="13"/>
  </w:num>
  <w:num w:numId="30" w16cid:durableId="59794457">
    <w:abstractNumId w:val="18"/>
  </w:num>
  <w:num w:numId="31" w16cid:durableId="1719937243">
    <w:abstractNumId w:val="42"/>
  </w:num>
  <w:num w:numId="32" w16cid:durableId="2043674645">
    <w:abstractNumId w:val="24"/>
  </w:num>
  <w:num w:numId="33" w16cid:durableId="1687513506">
    <w:abstractNumId w:val="40"/>
  </w:num>
  <w:num w:numId="34" w16cid:durableId="1814178168">
    <w:abstractNumId w:val="14"/>
  </w:num>
  <w:num w:numId="35" w16cid:durableId="89857004">
    <w:abstractNumId w:val="4"/>
  </w:num>
  <w:num w:numId="36" w16cid:durableId="538473733">
    <w:abstractNumId w:val="33"/>
  </w:num>
  <w:num w:numId="37" w16cid:durableId="731124248">
    <w:abstractNumId w:val="5"/>
  </w:num>
  <w:num w:numId="38" w16cid:durableId="42753622">
    <w:abstractNumId w:val="29"/>
  </w:num>
  <w:num w:numId="39" w16cid:durableId="1832477004">
    <w:abstractNumId w:val="36"/>
  </w:num>
  <w:num w:numId="40" w16cid:durableId="1437750908">
    <w:abstractNumId w:val="19"/>
  </w:num>
  <w:num w:numId="41" w16cid:durableId="706567124">
    <w:abstractNumId w:val="25"/>
  </w:num>
  <w:num w:numId="42" w16cid:durableId="821502251">
    <w:abstractNumId w:val="22"/>
  </w:num>
  <w:num w:numId="43" w16cid:durableId="1989049164">
    <w:abstractNumId w:val="41"/>
  </w:num>
  <w:num w:numId="44" w16cid:durableId="544831518">
    <w:abstractNumId w:val="43"/>
  </w:num>
  <w:num w:numId="45" w16cid:durableId="719213637">
    <w:abstractNumId w:val="45"/>
  </w:num>
  <w:num w:numId="46" w16cid:durableId="1932354314">
    <w:abstractNumId w:val="47"/>
  </w:num>
  <w:num w:numId="47" w16cid:durableId="499198189">
    <w:abstractNumId w:val="27"/>
  </w:num>
  <w:num w:numId="48" w16cid:durableId="632367075">
    <w:abstractNumId w:val="44"/>
  </w:num>
  <w:num w:numId="49" w16cid:durableId="120223284">
    <w:abstractNumId w:val="39"/>
  </w:num>
  <w:num w:numId="50" w16cid:durableId="486484579">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344"/>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4E"/>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7AA"/>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4C8B"/>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7F"/>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1DAB"/>
    <w:rsid w:val="000D206C"/>
    <w:rsid w:val="000D218F"/>
    <w:rsid w:val="000D23C1"/>
    <w:rsid w:val="000D23F0"/>
    <w:rsid w:val="000D27DA"/>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52"/>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14"/>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62A"/>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534"/>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F4"/>
    <w:rsid w:val="0012524B"/>
    <w:rsid w:val="001252FE"/>
    <w:rsid w:val="001257E6"/>
    <w:rsid w:val="00125C03"/>
    <w:rsid w:val="00125E40"/>
    <w:rsid w:val="0012611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AC"/>
    <w:rsid w:val="00136DF8"/>
    <w:rsid w:val="00136EB3"/>
    <w:rsid w:val="0013726F"/>
    <w:rsid w:val="00137280"/>
    <w:rsid w:val="00137288"/>
    <w:rsid w:val="00137480"/>
    <w:rsid w:val="001375A1"/>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4A4"/>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AF4"/>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3F92"/>
    <w:rsid w:val="0017440C"/>
    <w:rsid w:val="001746C1"/>
    <w:rsid w:val="00174BE4"/>
    <w:rsid w:val="00174DDB"/>
    <w:rsid w:val="00174EAE"/>
    <w:rsid w:val="00174F2F"/>
    <w:rsid w:val="00174FE4"/>
    <w:rsid w:val="00175152"/>
    <w:rsid w:val="001752D7"/>
    <w:rsid w:val="001752EC"/>
    <w:rsid w:val="00175532"/>
    <w:rsid w:val="00175B5A"/>
    <w:rsid w:val="00175D7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0F25"/>
    <w:rsid w:val="001815A3"/>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C2E"/>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4FCF"/>
    <w:rsid w:val="0019573B"/>
    <w:rsid w:val="001957A4"/>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747"/>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6F9"/>
    <w:rsid w:val="001C1982"/>
    <w:rsid w:val="001C1E53"/>
    <w:rsid w:val="001C211D"/>
    <w:rsid w:val="001C222D"/>
    <w:rsid w:val="001C2706"/>
    <w:rsid w:val="001C2C63"/>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464"/>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5C7"/>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644"/>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2FCB"/>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517"/>
    <w:rsid w:val="00254616"/>
    <w:rsid w:val="00254BF6"/>
    <w:rsid w:val="00254CC7"/>
    <w:rsid w:val="00255315"/>
    <w:rsid w:val="0025587F"/>
    <w:rsid w:val="00255A05"/>
    <w:rsid w:val="00255AE3"/>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D3"/>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3A60"/>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BFC"/>
    <w:rsid w:val="00296DCA"/>
    <w:rsid w:val="00296FD8"/>
    <w:rsid w:val="002971CA"/>
    <w:rsid w:val="002972ED"/>
    <w:rsid w:val="0029743A"/>
    <w:rsid w:val="00297499"/>
    <w:rsid w:val="002974AA"/>
    <w:rsid w:val="00297586"/>
    <w:rsid w:val="002976A3"/>
    <w:rsid w:val="002979BC"/>
    <w:rsid w:val="00297F46"/>
    <w:rsid w:val="002A0050"/>
    <w:rsid w:val="002A0581"/>
    <w:rsid w:val="002A05EF"/>
    <w:rsid w:val="002A0724"/>
    <w:rsid w:val="002A0A16"/>
    <w:rsid w:val="002A1370"/>
    <w:rsid w:val="002A161F"/>
    <w:rsid w:val="002A1737"/>
    <w:rsid w:val="002A1A4C"/>
    <w:rsid w:val="002A1A57"/>
    <w:rsid w:val="002A1A9F"/>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3EFF"/>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AFD"/>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086"/>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6BD"/>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B83"/>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5C5A"/>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3F"/>
    <w:rsid w:val="0033265F"/>
    <w:rsid w:val="00332962"/>
    <w:rsid w:val="00332A33"/>
    <w:rsid w:val="00332B7D"/>
    <w:rsid w:val="00333238"/>
    <w:rsid w:val="003337E1"/>
    <w:rsid w:val="0033392F"/>
    <w:rsid w:val="00334815"/>
    <w:rsid w:val="003349CA"/>
    <w:rsid w:val="00334FD7"/>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500"/>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57B"/>
    <w:rsid w:val="00347655"/>
    <w:rsid w:val="00347A3F"/>
    <w:rsid w:val="00347D04"/>
    <w:rsid w:val="00347F2E"/>
    <w:rsid w:val="0035025F"/>
    <w:rsid w:val="00350263"/>
    <w:rsid w:val="003503F4"/>
    <w:rsid w:val="0035041A"/>
    <w:rsid w:val="003505AD"/>
    <w:rsid w:val="00350631"/>
    <w:rsid w:val="003506CD"/>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F9"/>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8B1"/>
    <w:rsid w:val="00365D32"/>
    <w:rsid w:val="00365FB3"/>
    <w:rsid w:val="00366EB2"/>
    <w:rsid w:val="00367080"/>
    <w:rsid w:val="003674A3"/>
    <w:rsid w:val="00367730"/>
    <w:rsid w:val="00367AAC"/>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6ED"/>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79C"/>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83"/>
    <w:rsid w:val="003D2F94"/>
    <w:rsid w:val="003D3201"/>
    <w:rsid w:val="003D327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BDB"/>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6A"/>
    <w:rsid w:val="00406FBD"/>
    <w:rsid w:val="0040735D"/>
    <w:rsid w:val="004073B0"/>
    <w:rsid w:val="00407612"/>
    <w:rsid w:val="00407A66"/>
    <w:rsid w:val="00407C9E"/>
    <w:rsid w:val="0041029D"/>
    <w:rsid w:val="00410CC4"/>
    <w:rsid w:val="00410DEE"/>
    <w:rsid w:val="00411230"/>
    <w:rsid w:val="0041138F"/>
    <w:rsid w:val="004118C9"/>
    <w:rsid w:val="0041195D"/>
    <w:rsid w:val="00411B37"/>
    <w:rsid w:val="00411B58"/>
    <w:rsid w:val="00412437"/>
    <w:rsid w:val="00412697"/>
    <w:rsid w:val="00412B1D"/>
    <w:rsid w:val="00412DBE"/>
    <w:rsid w:val="00412F8D"/>
    <w:rsid w:val="00413369"/>
    <w:rsid w:val="00413501"/>
    <w:rsid w:val="004137CD"/>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9A4"/>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90E"/>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41D"/>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3CC"/>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1C7"/>
    <w:rsid w:val="00467245"/>
    <w:rsid w:val="00467716"/>
    <w:rsid w:val="00467838"/>
    <w:rsid w:val="0046790A"/>
    <w:rsid w:val="0047034D"/>
    <w:rsid w:val="0047041E"/>
    <w:rsid w:val="00470750"/>
    <w:rsid w:val="00470893"/>
    <w:rsid w:val="00470E35"/>
    <w:rsid w:val="00470EED"/>
    <w:rsid w:val="00470F05"/>
    <w:rsid w:val="00470FE9"/>
    <w:rsid w:val="0047157D"/>
    <w:rsid w:val="0047166D"/>
    <w:rsid w:val="00471856"/>
    <w:rsid w:val="00471978"/>
    <w:rsid w:val="004719A1"/>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B75"/>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AA5"/>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5FA"/>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919"/>
    <w:rsid w:val="00492B01"/>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2D5E"/>
    <w:rsid w:val="004B3125"/>
    <w:rsid w:val="004B3A42"/>
    <w:rsid w:val="004B3C0D"/>
    <w:rsid w:val="004B3C3F"/>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094"/>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6E87"/>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21"/>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28E"/>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D80"/>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0"/>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113"/>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15C"/>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0F0"/>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61"/>
    <w:rsid w:val="005A588D"/>
    <w:rsid w:val="005A59CF"/>
    <w:rsid w:val="005A6A08"/>
    <w:rsid w:val="005A6A3A"/>
    <w:rsid w:val="005A6FA1"/>
    <w:rsid w:val="005A7E8A"/>
    <w:rsid w:val="005A7F72"/>
    <w:rsid w:val="005B030E"/>
    <w:rsid w:val="005B0604"/>
    <w:rsid w:val="005B08FF"/>
    <w:rsid w:val="005B1352"/>
    <w:rsid w:val="005B1F54"/>
    <w:rsid w:val="005B20A0"/>
    <w:rsid w:val="005B2D4D"/>
    <w:rsid w:val="005B2EB8"/>
    <w:rsid w:val="005B352D"/>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552"/>
    <w:rsid w:val="005C1752"/>
    <w:rsid w:val="005C1894"/>
    <w:rsid w:val="005C2144"/>
    <w:rsid w:val="005C3015"/>
    <w:rsid w:val="005C3016"/>
    <w:rsid w:val="005C376D"/>
    <w:rsid w:val="005C393C"/>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02"/>
    <w:rsid w:val="005E45DF"/>
    <w:rsid w:val="005E48F7"/>
    <w:rsid w:val="005E4F80"/>
    <w:rsid w:val="005E4FBD"/>
    <w:rsid w:val="005E5009"/>
    <w:rsid w:val="005E5486"/>
    <w:rsid w:val="005E5563"/>
    <w:rsid w:val="005E580A"/>
    <w:rsid w:val="005E5896"/>
    <w:rsid w:val="005E6444"/>
    <w:rsid w:val="005E66F1"/>
    <w:rsid w:val="005E6888"/>
    <w:rsid w:val="005E697D"/>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59F3"/>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AA0"/>
    <w:rsid w:val="00645C7B"/>
    <w:rsid w:val="00646556"/>
    <w:rsid w:val="00646C49"/>
    <w:rsid w:val="006473FF"/>
    <w:rsid w:val="00647CB3"/>
    <w:rsid w:val="00647D60"/>
    <w:rsid w:val="00650150"/>
    <w:rsid w:val="00650854"/>
    <w:rsid w:val="006508EE"/>
    <w:rsid w:val="006509C8"/>
    <w:rsid w:val="00650CF1"/>
    <w:rsid w:val="00650D1E"/>
    <w:rsid w:val="00650EB8"/>
    <w:rsid w:val="00650F7C"/>
    <w:rsid w:val="00650FBE"/>
    <w:rsid w:val="006513D5"/>
    <w:rsid w:val="0065147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BCE"/>
    <w:rsid w:val="00680F30"/>
    <w:rsid w:val="00680F81"/>
    <w:rsid w:val="0068102D"/>
    <w:rsid w:val="00681740"/>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2EB"/>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5A"/>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09F"/>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90B"/>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20C0"/>
    <w:rsid w:val="006C2AD8"/>
    <w:rsid w:val="006C2C9B"/>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196"/>
    <w:rsid w:val="006D7598"/>
    <w:rsid w:val="006D774A"/>
    <w:rsid w:val="006D7B93"/>
    <w:rsid w:val="006D7DAD"/>
    <w:rsid w:val="006E03AC"/>
    <w:rsid w:val="006E09E1"/>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3FD1"/>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D45"/>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19D"/>
    <w:rsid w:val="007034BC"/>
    <w:rsid w:val="007034FC"/>
    <w:rsid w:val="007035DB"/>
    <w:rsid w:val="007035F6"/>
    <w:rsid w:val="007036E5"/>
    <w:rsid w:val="00703897"/>
    <w:rsid w:val="007038D5"/>
    <w:rsid w:val="00703ADE"/>
    <w:rsid w:val="00703BF6"/>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7E4"/>
    <w:rsid w:val="00712A0F"/>
    <w:rsid w:val="00712CF8"/>
    <w:rsid w:val="00712FDB"/>
    <w:rsid w:val="00713214"/>
    <w:rsid w:val="007135E9"/>
    <w:rsid w:val="007136DC"/>
    <w:rsid w:val="0071374D"/>
    <w:rsid w:val="00713B0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879"/>
    <w:rsid w:val="00726FBB"/>
    <w:rsid w:val="007277F3"/>
    <w:rsid w:val="00727E10"/>
    <w:rsid w:val="00727E9F"/>
    <w:rsid w:val="00730246"/>
    <w:rsid w:val="00730302"/>
    <w:rsid w:val="00730F4A"/>
    <w:rsid w:val="00730FED"/>
    <w:rsid w:val="00731032"/>
    <w:rsid w:val="0073128B"/>
    <w:rsid w:val="0073171A"/>
    <w:rsid w:val="00731A41"/>
    <w:rsid w:val="00731D37"/>
    <w:rsid w:val="00731E4B"/>
    <w:rsid w:val="00731E9C"/>
    <w:rsid w:val="00732321"/>
    <w:rsid w:val="007326F3"/>
    <w:rsid w:val="007330A8"/>
    <w:rsid w:val="00733242"/>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426"/>
    <w:rsid w:val="007377ED"/>
    <w:rsid w:val="007379C8"/>
    <w:rsid w:val="00737E0C"/>
    <w:rsid w:val="00740698"/>
    <w:rsid w:val="007406C0"/>
    <w:rsid w:val="007409E8"/>
    <w:rsid w:val="00740AC1"/>
    <w:rsid w:val="00740CD3"/>
    <w:rsid w:val="00740D75"/>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560"/>
    <w:rsid w:val="0074576E"/>
    <w:rsid w:val="00745EBB"/>
    <w:rsid w:val="00746167"/>
    <w:rsid w:val="00746199"/>
    <w:rsid w:val="007461B4"/>
    <w:rsid w:val="0074644A"/>
    <w:rsid w:val="007467F4"/>
    <w:rsid w:val="00746AEB"/>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8B"/>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6E4"/>
    <w:rsid w:val="00764832"/>
    <w:rsid w:val="00764E4E"/>
    <w:rsid w:val="00764EB8"/>
    <w:rsid w:val="00764F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95"/>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922"/>
    <w:rsid w:val="00783DB9"/>
    <w:rsid w:val="00783F0C"/>
    <w:rsid w:val="00784132"/>
    <w:rsid w:val="007842FE"/>
    <w:rsid w:val="00784702"/>
    <w:rsid w:val="007848B8"/>
    <w:rsid w:val="00784998"/>
    <w:rsid w:val="00784C31"/>
    <w:rsid w:val="00784CAF"/>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8E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62F"/>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05"/>
    <w:rsid w:val="007E666B"/>
    <w:rsid w:val="007E6735"/>
    <w:rsid w:val="007E67F4"/>
    <w:rsid w:val="007E6EF1"/>
    <w:rsid w:val="007E70BE"/>
    <w:rsid w:val="007E7510"/>
    <w:rsid w:val="007E7B2B"/>
    <w:rsid w:val="007E7CBA"/>
    <w:rsid w:val="007E7F27"/>
    <w:rsid w:val="007F05E0"/>
    <w:rsid w:val="007F089B"/>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AE3"/>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20"/>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C82"/>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37F82"/>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8E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7DC"/>
    <w:rsid w:val="00884B7A"/>
    <w:rsid w:val="00884BE9"/>
    <w:rsid w:val="008850BA"/>
    <w:rsid w:val="0088579F"/>
    <w:rsid w:val="0088589E"/>
    <w:rsid w:val="0088599D"/>
    <w:rsid w:val="00885D5D"/>
    <w:rsid w:val="00885F46"/>
    <w:rsid w:val="00886116"/>
    <w:rsid w:val="00886211"/>
    <w:rsid w:val="0088651F"/>
    <w:rsid w:val="00886C56"/>
    <w:rsid w:val="00886D72"/>
    <w:rsid w:val="00886FC5"/>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01D"/>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442"/>
    <w:rsid w:val="008A3623"/>
    <w:rsid w:val="008A36ED"/>
    <w:rsid w:val="008A3729"/>
    <w:rsid w:val="008A3898"/>
    <w:rsid w:val="008A3995"/>
    <w:rsid w:val="008A3FB5"/>
    <w:rsid w:val="008A42D8"/>
    <w:rsid w:val="008A457F"/>
    <w:rsid w:val="008A48DD"/>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7C"/>
    <w:rsid w:val="008A7CE5"/>
    <w:rsid w:val="008A7E4C"/>
    <w:rsid w:val="008B01A2"/>
    <w:rsid w:val="008B02D3"/>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6F1B"/>
    <w:rsid w:val="008B7394"/>
    <w:rsid w:val="008B75B0"/>
    <w:rsid w:val="008B766A"/>
    <w:rsid w:val="008B7893"/>
    <w:rsid w:val="008B7A0E"/>
    <w:rsid w:val="008C0192"/>
    <w:rsid w:val="008C0B9C"/>
    <w:rsid w:val="008C0BD6"/>
    <w:rsid w:val="008C0FB9"/>
    <w:rsid w:val="008C1106"/>
    <w:rsid w:val="008C18FB"/>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4BD"/>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9"/>
    <w:rsid w:val="008F52BC"/>
    <w:rsid w:val="008F595E"/>
    <w:rsid w:val="008F5AA2"/>
    <w:rsid w:val="008F5CC7"/>
    <w:rsid w:val="008F6030"/>
    <w:rsid w:val="008F607A"/>
    <w:rsid w:val="008F6188"/>
    <w:rsid w:val="008F6456"/>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CC0"/>
    <w:rsid w:val="00904E1D"/>
    <w:rsid w:val="0090557B"/>
    <w:rsid w:val="00905A06"/>
    <w:rsid w:val="00905E2D"/>
    <w:rsid w:val="00905EF3"/>
    <w:rsid w:val="00906100"/>
    <w:rsid w:val="009067B8"/>
    <w:rsid w:val="00906AE0"/>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D79"/>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337"/>
    <w:rsid w:val="0094567F"/>
    <w:rsid w:val="009457F4"/>
    <w:rsid w:val="00945B8B"/>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762"/>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5F97"/>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5F7B"/>
    <w:rsid w:val="00986956"/>
    <w:rsid w:val="009876A0"/>
    <w:rsid w:val="009879B5"/>
    <w:rsid w:val="009879F4"/>
    <w:rsid w:val="0099050E"/>
    <w:rsid w:val="00990A01"/>
    <w:rsid w:val="00990D3B"/>
    <w:rsid w:val="00990DCC"/>
    <w:rsid w:val="009917F3"/>
    <w:rsid w:val="00991AE5"/>
    <w:rsid w:val="00991CF6"/>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6C2"/>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0DA"/>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AF9"/>
    <w:rsid w:val="009F4C23"/>
    <w:rsid w:val="009F4CED"/>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292"/>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705"/>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B1B"/>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0F7"/>
    <w:rsid w:val="00A5011B"/>
    <w:rsid w:val="00A5044D"/>
    <w:rsid w:val="00A504EC"/>
    <w:rsid w:val="00A5081E"/>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2C5"/>
    <w:rsid w:val="00A628E8"/>
    <w:rsid w:val="00A62953"/>
    <w:rsid w:val="00A62961"/>
    <w:rsid w:val="00A62D25"/>
    <w:rsid w:val="00A62F9E"/>
    <w:rsid w:val="00A630F5"/>
    <w:rsid w:val="00A6327E"/>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118"/>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8AE"/>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CAC"/>
    <w:rsid w:val="00A86FEF"/>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CD9"/>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96D"/>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8ED"/>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79B"/>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BE"/>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10"/>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80A"/>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BDA"/>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A1"/>
    <w:rsid w:val="00B269CE"/>
    <w:rsid w:val="00B27277"/>
    <w:rsid w:val="00B2757B"/>
    <w:rsid w:val="00B27B29"/>
    <w:rsid w:val="00B27BA9"/>
    <w:rsid w:val="00B27C5E"/>
    <w:rsid w:val="00B27D54"/>
    <w:rsid w:val="00B305AA"/>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5A"/>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22B"/>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B9"/>
    <w:rsid w:val="00B71716"/>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0ED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8A1"/>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B6D"/>
    <w:rsid w:val="00BA1C20"/>
    <w:rsid w:val="00BA1E0C"/>
    <w:rsid w:val="00BA270E"/>
    <w:rsid w:val="00BA2729"/>
    <w:rsid w:val="00BA283C"/>
    <w:rsid w:val="00BA2847"/>
    <w:rsid w:val="00BA2A31"/>
    <w:rsid w:val="00BA2AEB"/>
    <w:rsid w:val="00BA2CDD"/>
    <w:rsid w:val="00BA2DED"/>
    <w:rsid w:val="00BA2E12"/>
    <w:rsid w:val="00BA2E29"/>
    <w:rsid w:val="00BA2EA4"/>
    <w:rsid w:val="00BA3129"/>
    <w:rsid w:val="00BA3909"/>
    <w:rsid w:val="00BA3974"/>
    <w:rsid w:val="00BA3CC9"/>
    <w:rsid w:val="00BA3F29"/>
    <w:rsid w:val="00BA40BE"/>
    <w:rsid w:val="00BA48E0"/>
    <w:rsid w:val="00BA4C24"/>
    <w:rsid w:val="00BA4D8C"/>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639"/>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4DE"/>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4EBE"/>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5D1"/>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50C"/>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462"/>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A3C"/>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5F"/>
    <w:rsid w:val="00C66AC7"/>
    <w:rsid w:val="00C66B89"/>
    <w:rsid w:val="00C66C34"/>
    <w:rsid w:val="00C67231"/>
    <w:rsid w:val="00C67842"/>
    <w:rsid w:val="00C7040D"/>
    <w:rsid w:val="00C70A15"/>
    <w:rsid w:val="00C70A55"/>
    <w:rsid w:val="00C70B8C"/>
    <w:rsid w:val="00C7102A"/>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91F"/>
    <w:rsid w:val="00C85E53"/>
    <w:rsid w:val="00C85FA0"/>
    <w:rsid w:val="00C8624E"/>
    <w:rsid w:val="00C86379"/>
    <w:rsid w:val="00C864DB"/>
    <w:rsid w:val="00C86817"/>
    <w:rsid w:val="00C869B7"/>
    <w:rsid w:val="00C8714D"/>
    <w:rsid w:val="00C8781D"/>
    <w:rsid w:val="00C87CC1"/>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646"/>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F9E"/>
    <w:rsid w:val="00CB710E"/>
    <w:rsid w:val="00CB75F3"/>
    <w:rsid w:val="00CB7648"/>
    <w:rsid w:val="00CB7895"/>
    <w:rsid w:val="00CB7B6B"/>
    <w:rsid w:val="00CB7E60"/>
    <w:rsid w:val="00CC009C"/>
    <w:rsid w:val="00CC00B7"/>
    <w:rsid w:val="00CC0225"/>
    <w:rsid w:val="00CC034B"/>
    <w:rsid w:val="00CC05BB"/>
    <w:rsid w:val="00CC0AA7"/>
    <w:rsid w:val="00CC0E36"/>
    <w:rsid w:val="00CC0E56"/>
    <w:rsid w:val="00CC1258"/>
    <w:rsid w:val="00CC12A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0A1"/>
    <w:rsid w:val="00CC3949"/>
    <w:rsid w:val="00CC3AC0"/>
    <w:rsid w:val="00CC3E8C"/>
    <w:rsid w:val="00CC400F"/>
    <w:rsid w:val="00CC4365"/>
    <w:rsid w:val="00CC488C"/>
    <w:rsid w:val="00CC4C5E"/>
    <w:rsid w:val="00CC4CCF"/>
    <w:rsid w:val="00CC4F58"/>
    <w:rsid w:val="00CC4FF9"/>
    <w:rsid w:val="00CC57AE"/>
    <w:rsid w:val="00CC5867"/>
    <w:rsid w:val="00CC5A3D"/>
    <w:rsid w:val="00CC5A99"/>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85B"/>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96E"/>
    <w:rsid w:val="00D03CD2"/>
    <w:rsid w:val="00D04463"/>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22E"/>
    <w:rsid w:val="00D105EB"/>
    <w:rsid w:val="00D1110D"/>
    <w:rsid w:val="00D11152"/>
    <w:rsid w:val="00D112DD"/>
    <w:rsid w:val="00D11873"/>
    <w:rsid w:val="00D11C73"/>
    <w:rsid w:val="00D11E89"/>
    <w:rsid w:val="00D11E8F"/>
    <w:rsid w:val="00D11EEE"/>
    <w:rsid w:val="00D11FAE"/>
    <w:rsid w:val="00D12440"/>
    <w:rsid w:val="00D12487"/>
    <w:rsid w:val="00D1249D"/>
    <w:rsid w:val="00D126E6"/>
    <w:rsid w:val="00D12A81"/>
    <w:rsid w:val="00D12B75"/>
    <w:rsid w:val="00D12EB0"/>
    <w:rsid w:val="00D132B3"/>
    <w:rsid w:val="00D13880"/>
    <w:rsid w:val="00D13BBC"/>
    <w:rsid w:val="00D13CCD"/>
    <w:rsid w:val="00D14204"/>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2EC2"/>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2FB"/>
    <w:rsid w:val="00D30983"/>
    <w:rsid w:val="00D30C46"/>
    <w:rsid w:val="00D30FC7"/>
    <w:rsid w:val="00D316E1"/>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C3F"/>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79C"/>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3DE"/>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1F"/>
    <w:rsid w:val="00D73CC9"/>
    <w:rsid w:val="00D73DAD"/>
    <w:rsid w:val="00D73E0D"/>
    <w:rsid w:val="00D73F76"/>
    <w:rsid w:val="00D743DE"/>
    <w:rsid w:val="00D74461"/>
    <w:rsid w:val="00D7480B"/>
    <w:rsid w:val="00D74937"/>
    <w:rsid w:val="00D74AF7"/>
    <w:rsid w:val="00D74EA0"/>
    <w:rsid w:val="00D7505F"/>
    <w:rsid w:val="00D75112"/>
    <w:rsid w:val="00D7568F"/>
    <w:rsid w:val="00D75826"/>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38CB"/>
    <w:rsid w:val="00D94064"/>
    <w:rsid w:val="00D943B0"/>
    <w:rsid w:val="00D9456D"/>
    <w:rsid w:val="00D9469D"/>
    <w:rsid w:val="00D948A0"/>
    <w:rsid w:val="00D94BB0"/>
    <w:rsid w:val="00D94EA5"/>
    <w:rsid w:val="00D94FF3"/>
    <w:rsid w:val="00D9532A"/>
    <w:rsid w:val="00D956AD"/>
    <w:rsid w:val="00D957C0"/>
    <w:rsid w:val="00D95878"/>
    <w:rsid w:val="00D95B3C"/>
    <w:rsid w:val="00D95BC1"/>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1D9F"/>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329"/>
    <w:rsid w:val="00DB7427"/>
    <w:rsid w:val="00DB749A"/>
    <w:rsid w:val="00DB7893"/>
    <w:rsid w:val="00DB7D62"/>
    <w:rsid w:val="00DB7D8C"/>
    <w:rsid w:val="00DB7E8C"/>
    <w:rsid w:val="00DC0715"/>
    <w:rsid w:val="00DC091F"/>
    <w:rsid w:val="00DC09FF"/>
    <w:rsid w:val="00DC0DD6"/>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4DE6"/>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1"/>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665"/>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0E"/>
    <w:rsid w:val="00E20862"/>
    <w:rsid w:val="00E20AD1"/>
    <w:rsid w:val="00E20E6F"/>
    <w:rsid w:val="00E21059"/>
    <w:rsid w:val="00E214FB"/>
    <w:rsid w:val="00E216A5"/>
    <w:rsid w:val="00E219EC"/>
    <w:rsid w:val="00E21CBA"/>
    <w:rsid w:val="00E21CCC"/>
    <w:rsid w:val="00E21FD8"/>
    <w:rsid w:val="00E22352"/>
    <w:rsid w:val="00E224C9"/>
    <w:rsid w:val="00E226D4"/>
    <w:rsid w:val="00E229F7"/>
    <w:rsid w:val="00E22A10"/>
    <w:rsid w:val="00E22EE3"/>
    <w:rsid w:val="00E23179"/>
    <w:rsid w:val="00E231EB"/>
    <w:rsid w:val="00E23224"/>
    <w:rsid w:val="00E233A7"/>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EEB"/>
    <w:rsid w:val="00E30517"/>
    <w:rsid w:val="00E305B5"/>
    <w:rsid w:val="00E30608"/>
    <w:rsid w:val="00E3070A"/>
    <w:rsid w:val="00E30785"/>
    <w:rsid w:val="00E30A72"/>
    <w:rsid w:val="00E30ABC"/>
    <w:rsid w:val="00E30B08"/>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2DC"/>
    <w:rsid w:val="00E47878"/>
    <w:rsid w:val="00E47B8B"/>
    <w:rsid w:val="00E47D5F"/>
    <w:rsid w:val="00E47D96"/>
    <w:rsid w:val="00E47E0E"/>
    <w:rsid w:val="00E47EBF"/>
    <w:rsid w:val="00E500A1"/>
    <w:rsid w:val="00E509E6"/>
    <w:rsid w:val="00E50A25"/>
    <w:rsid w:val="00E50DEE"/>
    <w:rsid w:val="00E50FA0"/>
    <w:rsid w:val="00E51548"/>
    <w:rsid w:val="00E515A3"/>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9FD"/>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67FD2"/>
    <w:rsid w:val="00E701EB"/>
    <w:rsid w:val="00E705E5"/>
    <w:rsid w:val="00E7076F"/>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49"/>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B75"/>
    <w:rsid w:val="00E810EC"/>
    <w:rsid w:val="00E8117B"/>
    <w:rsid w:val="00E81490"/>
    <w:rsid w:val="00E817D7"/>
    <w:rsid w:val="00E81CF5"/>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24E"/>
    <w:rsid w:val="00EA1468"/>
    <w:rsid w:val="00EA14FB"/>
    <w:rsid w:val="00EA182E"/>
    <w:rsid w:val="00EA1B4A"/>
    <w:rsid w:val="00EA1B65"/>
    <w:rsid w:val="00EA21F0"/>
    <w:rsid w:val="00EA2271"/>
    <w:rsid w:val="00EA2730"/>
    <w:rsid w:val="00EA2C87"/>
    <w:rsid w:val="00EA2D58"/>
    <w:rsid w:val="00EA3502"/>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1B"/>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5"/>
    <w:rsid w:val="00EC6337"/>
    <w:rsid w:val="00EC66D7"/>
    <w:rsid w:val="00EC6D68"/>
    <w:rsid w:val="00EC7183"/>
    <w:rsid w:val="00EC71AB"/>
    <w:rsid w:val="00EC768D"/>
    <w:rsid w:val="00EC7BC5"/>
    <w:rsid w:val="00ED0164"/>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98D"/>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3EC"/>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27E40"/>
    <w:rsid w:val="00F27ECD"/>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D22"/>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3F38"/>
    <w:rsid w:val="00F44549"/>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3DA6"/>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88D"/>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E4"/>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82F"/>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98F"/>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C32"/>
    <w:rsid w:val="00FD10D2"/>
    <w:rsid w:val="00FD111E"/>
    <w:rsid w:val="00FD1401"/>
    <w:rsid w:val="00FD1454"/>
    <w:rsid w:val="00FD14E4"/>
    <w:rsid w:val="00FD20D0"/>
    <w:rsid w:val="00FD2804"/>
    <w:rsid w:val="00FD282A"/>
    <w:rsid w:val="00FD2875"/>
    <w:rsid w:val="00FD2A71"/>
    <w:rsid w:val="00FD2B29"/>
    <w:rsid w:val="00FD31EC"/>
    <w:rsid w:val="00FD3905"/>
    <w:rsid w:val="00FD3B8A"/>
    <w:rsid w:val="00FD3DD5"/>
    <w:rsid w:val="00FD42EA"/>
    <w:rsid w:val="00FD43D6"/>
    <w:rsid w:val="00FD4620"/>
    <w:rsid w:val="00FD48FE"/>
    <w:rsid w:val="00FD4C9D"/>
    <w:rsid w:val="00FD4CC0"/>
    <w:rsid w:val="00FD52B2"/>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39FB"/>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CA2"/>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10B"/>
    <w:rsid w:val="00FF32DE"/>
    <w:rsid w:val="00FF3345"/>
    <w:rsid w:val="00FF37C5"/>
    <w:rsid w:val="00FF38DA"/>
    <w:rsid w:val="00FF39D7"/>
    <w:rsid w:val="00FF3A12"/>
    <w:rsid w:val="00FF3B82"/>
    <w:rsid w:val="00FF3CFC"/>
    <w:rsid w:val="00FF3F68"/>
    <w:rsid w:val="00FF437C"/>
    <w:rsid w:val="00FF43AF"/>
    <w:rsid w:val="00FF44A2"/>
    <w:rsid w:val="00FF47AD"/>
    <w:rsid w:val="00FF48E0"/>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8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customStyle="1" w:styleId="Doc-text2Char">
    <w:name w:val="Doc-text2 Char"/>
    <w:link w:val="Doc-text2"/>
    <w:qFormat/>
    <w:rsid w:val="00D633DE"/>
    <w:rPr>
      <w:rFonts w:ascii="Arial" w:eastAsia="MS Mincho" w:hAnsi="Arial"/>
      <w:szCs w:val="24"/>
      <w:lang w:val="en-GB" w:eastAsia="en-GB"/>
    </w:rPr>
  </w:style>
  <w:style w:type="paragraph" w:customStyle="1" w:styleId="Doc-text2">
    <w:name w:val="Doc-text2"/>
    <w:basedOn w:val="Normal"/>
    <w:link w:val="Doc-text2Char"/>
    <w:qFormat/>
    <w:rsid w:val="00D633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D633DE"/>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453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0870064">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2683425">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2349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7676807">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2023-05-12T02:03:00Z</dcterms:created>
  <dcterms:modified xsi:type="dcterms:W3CDTF">2023-05-12T02:03:00Z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